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35116" w14:textId="77777777" w:rsidR="00387AD9" w:rsidRDefault="00387AD9" w:rsidP="00050072">
      <w:pPr>
        <w:pStyle w:val="ASDEFCONTitle"/>
      </w:pPr>
      <w:r w:rsidRPr="00275BB7">
        <w:t>GFF ADDITIONAL CLAUSE BANK</w:t>
      </w:r>
    </w:p>
    <w:p w14:paraId="452AA9AF" w14:textId="246D4F5D" w:rsidR="00E309EC" w:rsidRDefault="00E309EC" w:rsidP="00050072">
      <w:pPr>
        <w:pStyle w:val="NoteToDrafters-ASDEFCON"/>
      </w:pPr>
      <w:r>
        <w:t xml:space="preserve">Note to drafters:  This clause bank contains additional clauses for use in Attachment </w:t>
      </w:r>
      <w:r w:rsidR="00AB73D5">
        <w:t>K</w:t>
      </w:r>
      <w:r>
        <w:t xml:space="preserve"> (GFF Licence) and other provisions of the Contract.</w:t>
      </w:r>
      <w:r w:rsidR="007246FA">
        <w:t xml:space="preserve">  The formatting in this document is designed to preserve cross referencing</w:t>
      </w:r>
      <w:r w:rsidR="006417DE">
        <w:t xml:space="preserve"> within the clauses</w:t>
      </w:r>
      <w:r w:rsidR="007246FA">
        <w:t xml:space="preserve"> where possible, </w:t>
      </w:r>
      <w:r w:rsidR="006417DE">
        <w:t>as such</w:t>
      </w:r>
      <w:r w:rsidR="007246FA">
        <w:t xml:space="preserve"> the paragraph numbering does not align with what it should be once the paragraphs are copied and pasted into </w:t>
      </w:r>
      <w:r w:rsidR="003A46A8">
        <w:t xml:space="preserve">Attachment </w:t>
      </w:r>
      <w:r w:rsidR="00AB73D5">
        <w:t>K</w:t>
      </w:r>
      <w:r w:rsidR="007246FA">
        <w:t>.  Drafters should refer to the drafting instructions for guidance on where to insert the additional clauses, and further should review and check the numbering and cross references once the clauses have been incorporated into</w:t>
      </w:r>
      <w:r w:rsidR="003A46A8" w:rsidRPr="003A46A8">
        <w:t xml:space="preserve"> </w:t>
      </w:r>
      <w:r w:rsidR="003A46A8">
        <w:t xml:space="preserve">Attachment </w:t>
      </w:r>
      <w:r w:rsidR="00AB73D5">
        <w:t>K</w:t>
      </w:r>
      <w:r w:rsidR="007246FA">
        <w:t>.</w:t>
      </w:r>
    </w:p>
    <w:p w14:paraId="10BC7F9C" w14:textId="108A7330" w:rsidR="00E309EC" w:rsidRDefault="00E309EC" w:rsidP="005E3410">
      <w:pPr>
        <w:pStyle w:val="NoteToDrafters-ASDEFCON"/>
      </w:pPr>
      <w:r>
        <w:t xml:space="preserve">Directorate of Property Leasing, Property Services Branch, Infrastructure Division, Estate and Infrastructure Group will notify drafters of which of these additional requirements are to be included in Attachment </w:t>
      </w:r>
      <w:r w:rsidR="00AB73D5">
        <w:t>K</w:t>
      </w:r>
      <w:r>
        <w:t xml:space="preserve"> as well as any other tailored clauses to be included.</w:t>
      </w:r>
    </w:p>
    <w:p w14:paraId="2A783FC4" w14:textId="77777777" w:rsidR="00351DBE" w:rsidRDefault="00351DBE" w:rsidP="00050072">
      <w:pPr>
        <w:pStyle w:val="ASDEFCONNormal"/>
        <w:sectPr w:rsidR="00351DBE" w:rsidSect="00AE7B09">
          <w:headerReference w:type="default" r:id="rId8"/>
          <w:footerReference w:type="default" r:id="rId9"/>
          <w:headerReference w:type="first" r:id="rId10"/>
          <w:footerReference w:type="first" r:id="rId11"/>
          <w:pgSz w:w="11906" w:h="16838" w:code="9"/>
          <w:pgMar w:top="1440" w:right="1797" w:bottom="1440" w:left="1797" w:header="720" w:footer="448" w:gutter="0"/>
          <w:cols w:space="720"/>
          <w:docGrid w:linePitch="313"/>
        </w:sectPr>
      </w:pPr>
    </w:p>
    <w:p w14:paraId="62330F9A" w14:textId="77777777" w:rsidR="00E309EC" w:rsidRDefault="00E309EC" w:rsidP="00387AD9">
      <w:pPr>
        <w:pStyle w:val="ASDEFCONNormal"/>
      </w:pPr>
    </w:p>
    <w:p w14:paraId="5BEA7922" w14:textId="77777777" w:rsidR="00E309EC" w:rsidRPr="005E3410" w:rsidRDefault="00E309EC" w:rsidP="005E3410">
      <w:pPr>
        <w:pStyle w:val="ASDEFCONNormal"/>
        <w:rPr>
          <w:b/>
          <w:i/>
        </w:rPr>
      </w:pPr>
      <w:r w:rsidRPr="005E3410">
        <w:rPr>
          <w:b/>
          <w:i/>
        </w:rPr>
        <w:t>A. Contractor has maintenance obligations</w:t>
      </w:r>
    </w:p>
    <w:p w14:paraId="4D3606A9" w14:textId="2A71A818" w:rsidR="00E309EC" w:rsidRPr="00C21526" w:rsidRDefault="00E309EC" w:rsidP="005E3410">
      <w:pPr>
        <w:pStyle w:val="NoteToDrafters-ASDEFCON"/>
      </w:pPr>
      <w:r>
        <w:t xml:space="preserve">Note to drafters:  </w:t>
      </w:r>
      <w:r w:rsidRPr="00C21526">
        <w:t xml:space="preserve">If the Contractor is to be obliged to maintain more than the Contractor Maintained Licensed Fittings (i.e. the GFF itself or the Licensed Fittings), </w:t>
      </w:r>
      <w:r>
        <w:t>replace clause 6.3</w:t>
      </w:r>
      <w:r w:rsidR="00A31006">
        <w:t xml:space="preserve"> in Attachment </w:t>
      </w:r>
      <w:r w:rsidR="00AB73D5">
        <w:t>K</w:t>
      </w:r>
      <w:r w:rsidR="00A31006">
        <w:t>.</w:t>
      </w:r>
    </w:p>
    <w:p w14:paraId="2CAA5E28" w14:textId="77777777" w:rsidR="00230742" w:rsidRDefault="007246FA" w:rsidP="00230742">
      <w:pPr>
        <w:pStyle w:val="COTCOCLV1-ASDEFCON"/>
      </w:pPr>
      <w:r>
        <w:t>OBLIGATIONS</w:t>
      </w:r>
    </w:p>
    <w:p w14:paraId="1EEAF96D" w14:textId="77777777" w:rsidR="00E309EC" w:rsidRDefault="00E309EC" w:rsidP="008E00F8">
      <w:pPr>
        <w:pStyle w:val="COTCOCLV2-ASDEFCON"/>
      </w:pPr>
      <w:r>
        <w:t xml:space="preserve">Contractor to Maintain GFF </w:t>
      </w:r>
    </w:p>
    <w:p w14:paraId="376F9CB8" w14:textId="501965D8" w:rsidR="00E309EC" w:rsidRDefault="00E309EC" w:rsidP="00DA1356">
      <w:pPr>
        <w:pStyle w:val="COTCOCLV3-ASDEFCON"/>
      </w:pPr>
      <w:bookmarkStart w:id="0" w:name="_Ref432511752"/>
      <w:r>
        <w:t>The Contractor shall undertake maintenance in accordance with clause 3.</w:t>
      </w:r>
      <w:r w:rsidR="006C4894">
        <w:t>17</w:t>
      </w:r>
      <w:r>
        <w:t xml:space="preserve"> of the SOW</w:t>
      </w:r>
      <w:bookmarkEnd w:id="0"/>
      <w:r>
        <w:t>.</w:t>
      </w:r>
    </w:p>
    <w:p w14:paraId="4FDC1BAE" w14:textId="34681DA5" w:rsidR="00E309EC" w:rsidRDefault="00E309EC" w:rsidP="00DA1356">
      <w:pPr>
        <w:pStyle w:val="COTCOCLV3-ASDEFCON"/>
      </w:pPr>
      <w:bookmarkStart w:id="1" w:name="_Ref463945777"/>
      <w:r>
        <w:t xml:space="preserve">If the Contractor fails to comply with clause </w:t>
      </w:r>
      <w:r>
        <w:fldChar w:fldCharType="begin"/>
      </w:r>
      <w:r>
        <w:instrText xml:space="preserve"> REF _Ref432511752 \w \h </w:instrText>
      </w:r>
      <w:r w:rsidR="00050072">
        <w:instrText xml:space="preserve"> \* MERGEFORMAT </w:instrText>
      </w:r>
      <w:r>
        <w:fldChar w:fldCharType="separate"/>
      </w:r>
      <w:r w:rsidR="00653AC8">
        <w:t>1.1.1</w:t>
      </w:r>
      <w:r>
        <w:fldChar w:fldCharType="end"/>
      </w:r>
      <w:r>
        <w:t>, the Commonwealth may undertake the required maintenance itself or by a third party.  All</w:t>
      </w:r>
      <w:r w:rsidRPr="00322B1A">
        <w:t xml:space="preserve"> </w:t>
      </w:r>
      <w:r>
        <w:t xml:space="preserve">reasonable </w:t>
      </w:r>
      <w:r w:rsidRPr="00322B1A">
        <w:t>costs incurred by the Commonwealth</w:t>
      </w:r>
      <w:r>
        <w:t xml:space="preserve"> in connection with such maintenance</w:t>
      </w:r>
      <w:r w:rsidRPr="00322B1A">
        <w:t xml:space="preserve"> shall be met by the Contractor and </w:t>
      </w:r>
      <w:r>
        <w:t xml:space="preserve">the Commonwealth may elect to recover the amount of those costs </w:t>
      </w:r>
      <w:r w:rsidRPr="00050072">
        <w:t xml:space="preserve">under clause </w:t>
      </w:r>
      <w:r w:rsidR="0032142D">
        <w:t>13.</w:t>
      </w:r>
      <w:r w:rsidR="007B56DC">
        <w:t>6</w:t>
      </w:r>
      <w:r>
        <w:t xml:space="preserve"> of the COC</w:t>
      </w:r>
      <w:r w:rsidRPr="00322B1A">
        <w:t>.</w:t>
      </w:r>
      <w:r>
        <w:t xml:space="preserve">  No amount shall be owing to the Commonwealth under this clause </w:t>
      </w:r>
      <w:r>
        <w:fldChar w:fldCharType="begin"/>
      </w:r>
      <w:r>
        <w:instrText xml:space="preserve"> REF _Ref463945777 \r \h </w:instrText>
      </w:r>
      <w:r w:rsidR="00050072">
        <w:instrText xml:space="preserve"> \* MERGEFORMAT </w:instrText>
      </w:r>
      <w:r>
        <w:fldChar w:fldCharType="separate"/>
      </w:r>
      <w:r w:rsidR="00653AC8">
        <w:t>1.1.2</w:t>
      </w:r>
      <w:r>
        <w:fldChar w:fldCharType="end"/>
      </w:r>
      <w:r>
        <w:t xml:space="preserve"> until the Commonwealth elects to recover the amount.</w:t>
      </w:r>
      <w:bookmarkEnd w:id="1"/>
    </w:p>
    <w:p w14:paraId="4A1EBE13" w14:textId="77777777" w:rsidR="00E309EC" w:rsidRDefault="00E309EC" w:rsidP="005E3410">
      <w:pPr>
        <w:pStyle w:val="ASDEFCONNormal"/>
      </w:pPr>
    </w:p>
    <w:p w14:paraId="186EACE8" w14:textId="77777777" w:rsidR="00E309EC" w:rsidRDefault="00E309EC" w:rsidP="005E3410">
      <w:pPr>
        <w:pStyle w:val="ASDEFCONNormal"/>
        <w:rPr>
          <w:b/>
          <w:i/>
        </w:rPr>
      </w:pPr>
      <w:r w:rsidRPr="005E3410">
        <w:rPr>
          <w:b/>
          <w:i/>
        </w:rPr>
        <w:t>B. Commonwealth has maintenance obligations</w:t>
      </w:r>
    </w:p>
    <w:p w14:paraId="68EBF720" w14:textId="77777777" w:rsidR="00E309EC" w:rsidRDefault="00E309EC" w:rsidP="0064373C">
      <w:pPr>
        <w:pStyle w:val="NoteToDrafters-ASDEFCON"/>
      </w:pPr>
      <w:r>
        <w:t>Note to drafters:  Include clauses 6.4.5 and 6.4.6 if the Contractor is to be required to contribute towards maintenance costs.</w:t>
      </w:r>
    </w:p>
    <w:p w14:paraId="3F748554" w14:textId="77777777" w:rsidR="00E309EC" w:rsidRDefault="00E309EC" w:rsidP="00050072">
      <w:pPr>
        <w:pStyle w:val="COTCOCLV2-ASDEFCON"/>
      </w:pPr>
      <w:r>
        <w:t xml:space="preserve">Commonwealth to Maintain GFF  </w:t>
      </w:r>
    </w:p>
    <w:p w14:paraId="742BC745" w14:textId="77777777" w:rsidR="00E309EC" w:rsidRDefault="00E309EC" w:rsidP="008E00F8">
      <w:pPr>
        <w:pStyle w:val="COTCOCLV3-ASDEFCON"/>
      </w:pPr>
      <w:bookmarkStart w:id="2" w:name="_Ref432494024"/>
      <w:r>
        <w:t>The Commonwealth Representative may, by notice to the Contractor, determine that the Contractor is to make a contribution specified in the notice to the cost of maintenance for a GFF Licensed Area.  If the Commonwealth Representative does this:</w:t>
      </w:r>
      <w:bookmarkEnd w:id="2"/>
    </w:p>
    <w:p w14:paraId="4E88A783" w14:textId="77777777" w:rsidR="00E309EC" w:rsidRPr="00DA1356" w:rsidRDefault="00E309EC" w:rsidP="00DA1356">
      <w:pPr>
        <w:pStyle w:val="COTCOCLV4-ASDEFCON"/>
      </w:pPr>
      <w:r w:rsidRPr="00DA1356">
        <w:t>the amount of the contribution is to be reasonable, having regard to the period of the Contractor’s use of and access to, and the nature and extent of the use by Contractor Personnel of, the GFF Licensed Area; and</w:t>
      </w:r>
    </w:p>
    <w:p w14:paraId="6B8F39C2" w14:textId="77777777" w:rsidR="00E309EC" w:rsidRPr="00DA1356" w:rsidRDefault="00E309EC" w:rsidP="00DA1356">
      <w:pPr>
        <w:pStyle w:val="COTCOCLV4-ASDEFCON"/>
      </w:pPr>
      <w:r w:rsidRPr="00DA1356">
        <w:t>the amount so determined is payable by the Contractor to the Commonwealth on demand.</w:t>
      </w:r>
    </w:p>
    <w:p w14:paraId="70A7BA44" w14:textId="77777777" w:rsidR="00E309EC" w:rsidRDefault="00E309EC" w:rsidP="008E00F8">
      <w:pPr>
        <w:pStyle w:val="COTCOCLV3-ASDEFCON"/>
      </w:pPr>
      <w:bookmarkStart w:id="3" w:name="_Ref432494029"/>
      <w:r>
        <w:t>To avoid doubt:</w:t>
      </w:r>
    </w:p>
    <w:p w14:paraId="6DA1A708" w14:textId="77777777" w:rsidR="00E309EC" w:rsidRPr="00DA1356" w:rsidRDefault="00E309EC" w:rsidP="00DA1356">
      <w:pPr>
        <w:pStyle w:val="COTCOCLV4-ASDEFCON"/>
      </w:pPr>
      <w:r w:rsidRPr="00DA1356">
        <w:t>the Commonwealth Representative may give more than one such notice; and</w:t>
      </w:r>
    </w:p>
    <w:p w14:paraId="6D91C023" w14:textId="77777777" w:rsidR="00E309EC" w:rsidRPr="00DA1356" w:rsidRDefault="00E309EC" w:rsidP="00DA1356">
      <w:pPr>
        <w:pStyle w:val="COTCOCLV4-ASDEFCON"/>
      </w:pPr>
      <w:r w:rsidRPr="00DA1356">
        <w:t>a notice may specify the times at which contributions are payable.</w:t>
      </w:r>
    </w:p>
    <w:p w14:paraId="0B84DDA7" w14:textId="77777777" w:rsidR="00E309EC" w:rsidRDefault="00E309EC" w:rsidP="005E3410">
      <w:pPr>
        <w:pStyle w:val="ASDEFCONNormal"/>
      </w:pPr>
    </w:p>
    <w:p w14:paraId="0338088B" w14:textId="77777777" w:rsidR="00E309EC" w:rsidRPr="005E3410" w:rsidRDefault="00E309EC" w:rsidP="005E3410">
      <w:pPr>
        <w:pStyle w:val="ASDEFCONNormal"/>
        <w:keepNext/>
        <w:rPr>
          <w:b/>
          <w:i/>
        </w:rPr>
      </w:pPr>
      <w:r w:rsidRPr="005E3410">
        <w:rPr>
          <w:b/>
          <w:i/>
        </w:rPr>
        <w:lastRenderedPageBreak/>
        <w:t>C. Use of Sewerage System</w:t>
      </w:r>
    </w:p>
    <w:p w14:paraId="17AC6ACE" w14:textId="7C7D93F6" w:rsidR="00E309EC" w:rsidRDefault="00E309EC" w:rsidP="005E3410">
      <w:pPr>
        <w:pStyle w:val="NoteToDrafters-ASDEFCON"/>
      </w:pPr>
      <w:r w:rsidRPr="00713263">
        <w:t>Note to drafters</w:t>
      </w:r>
      <w:r>
        <w:t>:</w:t>
      </w:r>
      <w:r w:rsidRPr="00713263">
        <w:t xml:space="preserve"> </w:t>
      </w:r>
      <w:r>
        <w:t xml:space="preserve"> </w:t>
      </w:r>
      <w:r w:rsidRPr="00BC31D0">
        <w:t xml:space="preserve">If the Contractor is permitted to discharge trade waste through the sewerage system interface to the Commonwealth’s Sewerage Treatment Plant on the </w:t>
      </w:r>
      <w:r>
        <w:t xml:space="preserve">Commonwealth Premises in which the GFF is located, replace clause 6.5 of </w:t>
      </w:r>
      <w:r w:rsidR="00AB73D5">
        <w:t>Attachment K</w:t>
      </w:r>
      <w:r>
        <w:t xml:space="preserve"> with the following and insert definitions for capitalised terms in the Glossary.</w:t>
      </w:r>
    </w:p>
    <w:p w14:paraId="4C8A1E0E" w14:textId="77777777" w:rsidR="00E309EC" w:rsidRDefault="00E309EC" w:rsidP="00050072">
      <w:pPr>
        <w:pStyle w:val="COTCOCLV2-ASDEFCON"/>
      </w:pPr>
      <w:r>
        <w:t>Sewerage and trade waste</w:t>
      </w:r>
    </w:p>
    <w:p w14:paraId="69AFD8EC" w14:textId="5DAE5352" w:rsidR="00E309EC" w:rsidRDefault="00E309EC" w:rsidP="008E00F8">
      <w:pPr>
        <w:pStyle w:val="COTCOCLV3-ASDEFCON"/>
      </w:pPr>
      <w:bookmarkStart w:id="4" w:name="_Ref214165606"/>
      <w:r w:rsidRPr="00713263">
        <w:t xml:space="preserve">The Contractor </w:t>
      </w:r>
      <w:r>
        <w:t>may</w:t>
      </w:r>
      <w:r w:rsidRPr="00713263">
        <w:t xml:space="preserve"> discharge trade waste from the </w:t>
      </w:r>
      <w:r>
        <w:t>GFF</w:t>
      </w:r>
      <w:r w:rsidRPr="007C5089">
        <w:t xml:space="preserve"> </w:t>
      </w:r>
      <w:r>
        <w:t xml:space="preserve">Licensed Area at Annex </w:t>
      </w:r>
      <w:r w:rsidR="007D6B3F">
        <w:rPr>
          <w:b/>
        </w:rPr>
        <w:fldChar w:fldCharType="begin">
          <w:ffData>
            <w:name w:val=""/>
            <w:enabled/>
            <w:calcOnExit w:val="0"/>
            <w:textInput>
              <w:default w:val="[…INSERT ANNEX #…]"/>
            </w:textInput>
          </w:ffData>
        </w:fldChar>
      </w:r>
      <w:r w:rsidR="007D6B3F">
        <w:rPr>
          <w:b/>
        </w:rPr>
        <w:instrText xml:space="preserve"> FORMTEXT </w:instrText>
      </w:r>
      <w:r w:rsidR="007D6B3F">
        <w:rPr>
          <w:b/>
        </w:rPr>
      </w:r>
      <w:r w:rsidR="007D6B3F">
        <w:rPr>
          <w:b/>
        </w:rPr>
        <w:fldChar w:fldCharType="separate"/>
      </w:r>
      <w:r w:rsidR="007D6B3F">
        <w:rPr>
          <w:b/>
          <w:noProof/>
        </w:rPr>
        <w:t>[…INSERT ANNEX #…]</w:t>
      </w:r>
      <w:r w:rsidR="007D6B3F">
        <w:rPr>
          <w:b/>
        </w:rPr>
        <w:fldChar w:fldCharType="end"/>
      </w:r>
      <w:r w:rsidRPr="00050072">
        <w:rPr>
          <w:b/>
        </w:rPr>
        <w:t xml:space="preserve"> </w:t>
      </w:r>
      <w:r>
        <w:t xml:space="preserve">to </w:t>
      </w:r>
      <w:r w:rsidR="00AB73D5">
        <w:t>Attachment K</w:t>
      </w:r>
      <w:r w:rsidRPr="00713263">
        <w:t>, after processing through the Trade Waste Treatment Plant, through the sewerage system interface to the Sewerage Treatment Plant</w:t>
      </w:r>
      <w:r>
        <w:t>, subject to the following conditions:</w:t>
      </w:r>
    </w:p>
    <w:p w14:paraId="1A21CDC6" w14:textId="66DBF663" w:rsidR="00E309EC" w:rsidRPr="00DA1356" w:rsidRDefault="00E309EC" w:rsidP="00DA1356">
      <w:pPr>
        <w:pStyle w:val="COTCOCLV4-ASDEFCON"/>
      </w:pPr>
      <w:bookmarkStart w:id="5" w:name="_Ref223833831"/>
      <w:bookmarkEnd w:id="4"/>
      <w:r w:rsidRPr="00DA1356">
        <w:t xml:space="preserve">the Commonwealth Representative may, at any time, by notice to the Contractor, suspend or terminate the Contractor's rights under clause </w:t>
      </w:r>
      <w:r w:rsidR="00450235" w:rsidRPr="00DA1356">
        <w:fldChar w:fldCharType="begin"/>
      </w:r>
      <w:r w:rsidR="00450235" w:rsidRPr="00DA1356">
        <w:instrText xml:space="preserve"> REF _Ref214165606 \r \h  \* MERGEFORMAT </w:instrText>
      </w:r>
      <w:r w:rsidR="00450235" w:rsidRPr="00DA1356">
        <w:fldChar w:fldCharType="separate"/>
      </w:r>
      <w:r w:rsidR="00653AC8">
        <w:t>1.3.1</w:t>
      </w:r>
      <w:r w:rsidR="00450235" w:rsidRPr="00DA1356">
        <w:fldChar w:fldCharType="end"/>
      </w:r>
      <w:r w:rsidRPr="00DA1356">
        <w:t>;</w:t>
      </w:r>
      <w:bookmarkEnd w:id="5"/>
    </w:p>
    <w:p w14:paraId="1DDFD7F5" w14:textId="77777777" w:rsidR="00E309EC" w:rsidRPr="00DA1356" w:rsidRDefault="00E309EC" w:rsidP="00DA1356">
      <w:pPr>
        <w:pStyle w:val="COTCOCLV4-ASDEFCON"/>
      </w:pPr>
      <w:r w:rsidRPr="00DA1356">
        <w:t>the Contractor shall at its cost maintain the effective operation of the Trade Waste Treatment Plant and the sewerage system interface to the Sewerage Treatment Plant.  The Contractor is entitled to reasonable access to the Sewerage Treatment Plant for that purpose;</w:t>
      </w:r>
    </w:p>
    <w:p w14:paraId="2F6CA03B" w14:textId="77777777" w:rsidR="00E309EC" w:rsidRPr="00DA1356" w:rsidRDefault="00E309EC" w:rsidP="00DA1356">
      <w:pPr>
        <w:pStyle w:val="COTCOCLV4-ASDEFCON"/>
      </w:pPr>
      <w:r w:rsidRPr="00DA1356">
        <w:t>in maintaining the effective operation of the sewerage system interface to the Sewerage Treatment Plant, the Contractor shall:</w:t>
      </w:r>
    </w:p>
    <w:p w14:paraId="754BC32F" w14:textId="77777777" w:rsidR="00E309EC" w:rsidRPr="00DA1356" w:rsidRDefault="00E309EC" w:rsidP="00DA1356">
      <w:pPr>
        <w:pStyle w:val="COTCOCLV5-ASDEFCON"/>
      </w:pPr>
      <w:r w:rsidRPr="00DA1356">
        <w:t>repair any damage that it causes to the Commonwealth’s Sewerage Treatment Plant;</w:t>
      </w:r>
    </w:p>
    <w:p w14:paraId="768BD469" w14:textId="77777777" w:rsidR="00E309EC" w:rsidRPr="00DA1356" w:rsidRDefault="00E309EC" w:rsidP="00DA1356">
      <w:pPr>
        <w:pStyle w:val="COTCOCLV5-ASDEFCON"/>
      </w:pPr>
      <w:r w:rsidRPr="00DA1356">
        <w:t>cause as little interference to the Commonwealth’s activities on the Commonwealth Premises in which the GFF Licensed Area is located as reasonably possible;</w:t>
      </w:r>
    </w:p>
    <w:p w14:paraId="6D60C78A" w14:textId="77777777" w:rsidR="00E309EC" w:rsidRPr="00DA1356" w:rsidRDefault="00E309EC" w:rsidP="00DA1356">
      <w:pPr>
        <w:pStyle w:val="COTCOCLV5-ASDEFCON"/>
      </w:pPr>
      <w:r w:rsidRPr="00DA1356">
        <w:t>comply with any directions of the Commonwealth; and</w:t>
      </w:r>
    </w:p>
    <w:p w14:paraId="34D3DBAA" w14:textId="77777777" w:rsidR="00E309EC" w:rsidRPr="00DA1356" w:rsidRDefault="00E309EC" w:rsidP="00DA1356">
      <w:pPr>
        <w:pStyle w:val="COTCOCLV5-ASDEFCON"/>
      </w:pPr>
      <w:r w:rsidRPr="00DA1356">
        <w:t>comply with all applicable laws and Authorisations;</w:t>
      </w:r>
    </w:p>
    <w:p w14:paraId="3E9EDD34" w14:textId="77777777" w:rsidR="00E309EC" w:rsidRPr="00DA1356" w:rsidRDefault="00E309EC" w:rsidP="00DA1356">
      <w:pPr>
        <w:pStyle w:val="COTCOCLV4-ASDEFCON"/>
      </w:pPr>
      <w:bookmarkStart w:id="6" w:name="_Ref432509906"/>
      <w:r w:rsidRPr="00DA1356">
        <w:t>the Contractor shall ensure that any discharge of material through the sewerage system interface will not adversely affect the operation of the Sewerage Treatment Plant or adversely affects the Commonwealth Premises in which the GFF Licensed Area is located or any other property in any way;</w:t>
      </w:r>
      <w:bookmarkEnd w:id="6"/>
    </w:p>
    <w:p w14:paraId="6F98E290" w14:textId="77777777" w:rsidR="00E309EC" w:rsidRPr="00DA1356" w:rsidRDefault="00E309EC" w:rsidP="00DA1356">
      <w:pPr>
        <w:pStyle w:val="COTCOCLV4-ASDEFCON"/>
      </w:pPr>
      <w:r w:rsidRPr="00DA1356">
        <w:t>if the Commonwealth Representative so requires, the Contractor shall make good, as soon as practicable and at its cost, any damage to the GFF or the Commonwealth Premises in which the GFF Licensed Area is located resulting from:</w:t>
      </w:r>
    </w:p>
    <w:p w14:paraId="5738A3E0" w14:textId="77777777" w:rsidR="00E309EC" w:rsidRPr="00DA1356" w:rsidRDefault="00E309EC" w:rsidP="00DA1356">
      <w:pPr>
        <w:pStyle w:val="COTCOCLV5-ASDEFCON"/>
      </w:pPr>
      <w:r w:rsidRPr="00DA1356">
        <w:t>the repair or removal of the sewerage interface or the Sewerage Treatment Plant; or</w:t>
      </w:r>
    </w:p>
    <w:p w14:paraId="32F3A211" w14:textId="77777777" w:rsidR="00E309EC" w:rsidRPr="00DA1356" w:rsidRDefault="00E309EC" w:rsidP="00DA1356">
      <w:pPr>
        <w:pStyle w:val="COTCOCLV5-ASDEFCON"/>
      </w:pPr>
      <w:r w:rsidRPr="00DA1356">
        <w:t>the connection to the Sewerage Treatment Plant,</w:t>
      </w:r>
    </w:p>
    <w:p w14:paraId="479D29E9" w14:textId="145A4867" w:rsidR="00E309EC" w:rsidRDefault="00E309EC" w:rsidP="00050072">
      <w:pPr>
        <w:pStyle w:val="COTCOCLV4NONUM-ASDEFCON"/>
      </w:pPr>
      <w:r>
        <w:t xml:space="preserve">except to the extent that the Contractor is not liable for any such damage in accordance with clause </w:t>
      </w:r>
      <w:r w:rsidR="007B56DC">
        <w:t>10.4.</w:t>
      </w:r>
      <w:r w:rsidR="00371341">
        <w:t>2</w:t>
      </w:r>
      <w:r>
        <w:t xml:space="preserve"> of the COC;</w:t>
      </w:r>
    </w:p>
    <w:p w14:paraId="735DB146" w14:textId="77777777" w:rsidR="00E309EC" w:rsidRPr="00DA1356" w:rsidRDefault="00E309EC" w:rsidP="00DA1356">
      <w:pPr>
        <w:pStyle w:val="COTCOCLV4-ASDEFCON"/>
      </w:pPr>
      <w:bookmarkStart w:id="7" w:name="_Ref234639195"/>
      <w:bookmarkStart w:id="8" w:name="_Ref214165609"/>
      <w:r w:rsidRPr="00DA1356">
        <w:t>the Contractor shall notify the Commonwealth Representative of any breach of standards for discharge quality from the Trade Waste Treatment Plant no later than one Working Day after it becomes aware of the breach; and</w:t>
      </w:r>
    </w:p>
    <w:p w14:paraId="6C66BE44" w14:textId="77777777" w:rsidR="00E309EC" w:rsidRPr="00DA1356" w:rsidRDefault="00E309EC" w:rsidP="00DA1356">
      <w:pPr>
        <w:pStyle w:val="COTCOCLV4-ASDEFCON"/>
      </w:pPr>
      <w:r w:rsidRPr="00DA1356">
        <w:t>the Contractor shall provide to the Commonwealth every three months (or otherwise as agreed by the Commonwealth Representative):</w:t>
      </w:r>
    </w:p>
    <w:p w14:paraId="3C9E3003" w14:textId="77777777" w:rsidR="00E309EC" w:rsidRPr="00DA1356" w:rsidRDefault="00E309EC" w:rsidP="00DA1356">
      <w:pPr>
        <w:pStyle w:val="COTCOCLV5-ASDEFCON"/>
      </w:pPr>
      <w:r w:rsidRPr="00DA1356">
        <w:t>reports regarding the testing and performance of the Trade Waste Treatment Plant</w:t>
      </w:r>
      <w:bookmarkEnd w:id="7"/>
      <w:r w:rsidRPr="00DA1356">
        <w:t>; and</w:t>
      </w:r>
    </w:p>
    <w:p w14:paraId="1BA4BFEE" w14:textId="77777777" w:rsidR="00E309EC" w:rsidRPr="00DA1356" w:rsidRDefault="00E309EC" w:rsidP="00DA1356">
      <w:pPr>
        <w:pStyle w:val="COTCOCLV5-ASDEFCON"/>
      </w:pPr>
      <w:r w:rsidRPr="00DA1356">
        <w:t>copies of all laboratory reports prepared as a result of such testing.</w:t>
      </w:r>
    </w:p>
    <w:p w14:paraId="1A63C2F6" w14:textId="77777777" w:rsidR="00E309EC" w:rsidRDefault="00E309EC" w:rsidP="008E00F8">
      <w:pPr>
        <w:pStyle w:val="COTCOCLV3-ASDEFCON"/>
      </w:pPr>
      <w:r w:rsidRPr="00713263">
        <w:t>If</w:t>
      </w:r>
      <w:r>
        <w:t xml:space="preserve"> </w:t>
      </w:r>
      <w:r w:rsidRPr="00713263">
        <w:t xml:space="preserve">the Contractor </w:t>
      </w:r>
      <w:r>
        <w:t>discharges t</w:t>
      </w:r>
      <w:r w:rsidRPr="00713263">
        <w:t xml:space="preserve">rade waste from the </w:t>
      </w:r>
      <w:r>
        <w:t xml:space="preserve">GFF Licensed Area that, </w:t>
      </w:r>
      <w:r w:rsidRPr="00713263">
        <w:t>in the Commonwealth’s opinion</w:t>
      </w:r>
      <w:r>
        <w:t>,</w:t>
      </w:r>
      <w:r w:rsidRPr="00713263">
        <w:t xml:space="preserve"> adversely affects the </w:t>
      </w:r>
      <w:r>
        <w:t xml:space="preserve">operation of the </w:t>
      </w:r>
      <w:r w:rsidRPr="00713263">
        <w:t>Sewerage Treatment Plant</w:t>
      </w:r>
      <w:r>
        <w:t xml:space="preserve"> </w:t>
      </w:r>
      <w:r w:rsidRPr="00713263">
        <w:t>or adverse</w:t>
      </w:r>
      <w:r>
        <w:t xml:space="preserve">ly affects the Commonwealth Premises in which the GFF Licensed Area is located </w:t>
      </w:r>
      <w:r w:rsidRPr="00713263">
        <w:t xml:space="preserve">or </w:t>
      </w:r>
      <w:r>
        <w:t>any other property:</w:t>
      </w:r>
    </w:p>
    <w:p w14:paraId="003B255F" w14:textId="77777777" w:rsidR="00E309EC" w:rsidRPr="00230CA5" w:rsidRDefault="00E309EC" w:rsidP="00230CA5">
      <w:pPr>
        <w:pStyle w:val="COTCOCLV4-ASDEFCON"/>
      </w:pPr>
      <w:bookmarkStart w:id="9" w:name="_Ref463946553"/>
      <w:r w:rsidRPr="00230CA5">
        <w:t>the Commonwealth Representative may direct the Contractor to cease discharging such waste;</w:t>
      </w:r>
      <w:bookmarkEnd w:id="9"/>
    </w:p>
    <w:p w14:paraId="7815645B" w14:textId="42669F6C" w:rsidR="00E309EC" w:rsidRPr="00230CA5" w:rsidRDefault="00E309EC" w:rsidP="00230CA5">
      <w:pPr>
        <w:pStyle w:val="COTCOCLV4-ASDEFCON"/>
      </w:pPr>
      <w:bookmarkStart w:id="10" w:name="_Ref463946509"/>
      <w:r w:rsidRPr="00230CA5">
        <w:t>if the Contractor fails to comply with the direction, the Commonwealth may sever the sewerage system interface itself or by a third party.  All reasonable costs incurred by the Commonwealth in connection with such works shall be met by the Contractor and the Commonwealth may elect to recover the amount of those costs under clause 13.</w:t>
      </w:r>
      <w:r w:rsidR="007B56DC">
        <w:t>6</w:t>
      </w:r>
      <w:r w:rsidRPr="00230CA5">
        <w:t xml:space="preserve"> of the COC.  No amount shall be owing to the Commonwealth under this clause </w:t>
      </w:r>
      <w:r w:rsidR="00230CA5" w:rsidRPr="00230CA5">
        <w:fldChar w:fldCharType="begin"/>
      </w:r>
      <w:r w:rsidR="00230CA5" w:rsidRPr="00230CA5">
        <w:instrText xml:space="preserve"> REF _Ref463946509 \w \h </w:instrText>
      </w:r>
      <w:r w:rsidR="00230CA5">
        <w:instrText xml:space="preserve"> \* MERGEFORMAT </w:instrText>
      </w:r>
      <w:r w:rsidR="00230CA5" w:rsidRPr="00230CA5">
        <w:fldChar w:fldCharType="separate"/>
      </w:r>
      <w:r w:rsidR="00653AC8">
        <w:t>1.3.2b</w:t>
      </w:r>
      <w:r w:rsidR="00230CA5" w:rsidRPr="00230CA5">
        <w:fldChar w:fldCharType="end"/>
      </w:r>
      <w:r w:rsidRPr="00230CA5">
        <w:t xml:space="preserve"> until the Commonwealth elects to recover the amount; and</w:t>
      </w:r>
      <w:bookmarkEnd w:id="10"/>
    </w:p>
    <w:p w14:paraId="67B7F5C3" w14:textId="48A8E070" w:rsidR="00E309EC" w:rsidRPr="00230CA5" w:rsidRDefault="00E309EC" w:rsidP="00230CA5">
      <w:pPr>
        <w:pStyle w:val="COTCOCLV4-ASDEFCON"/>
      </w:pPr>
      <w:bookmarkStart w:id="11" w:name="_Ref436134529"/>
      <w:r w:rsidRPr="00230CA5">
        <w:t xml:space="preserve">the Contractor agrees that it is not entitled to damages or compensation for any Loss it suffers resulting from, and is not entitled to a </w:t>
      </w:r>
      <w:r w:rsidR="00E0545E">
        <w:t>P</w:t>
      </w:r>
      <w:r w:rsidRPr="00230CA5">
        <w:t xml:space="preserve">ostponement of a date for delivery under the Contract or a Milestone Date, or </w:t>
      </w:r>
      <w:r w:rsidR="008973E6">
        <w:t>P</w:t>
      </w:r>
      <w:r w:rsidRPr="00230CA5">
        <w:t xml:space="preserve">ostponement costs on account of, complying with a direction under clause </w:t>
      </w:r>
      <w:r w:rsidRPr="00230CA5">
        <w:fldChar w:fldCharType="begin"/>
      </w:r>
      <w:r w:rsidRPr="00230CA5">
        <w:instrText xml:space="preserve"> REF _Ref463946553 \w \h </w:instrText>
      </w:r>
      <w:r w:rsidR="00230CA5">
        <w:instrText xml:space="preserve"> \* MERGEFORMAT </w:instrText>
      </w:r>
      <w:r w:rsidRPr="00230CA5">
        <w:fldChar w:fldCharType="separate"/>
      </w:r>
      <w:r w:rsidR="00653AC8">
        <w:t>1.3.2a</w:t>
      </w:r>
      <w:r w:rsidRPr="00230CA5">
        <w:fldChar w:fldCharType="end"/>
      </w:r>
      <w:r w:rsidRPr="00230CA5">
        <w:t xml:space="preserve"> or the Commonwealth severing the sewerage system interface.</w:t>
      </w:r>
      <w:bookmarkEnd w:id="11"/>
    </w:p>
    <w:bookmarkEnd w:id="8"/>
    <w:p w14:paraId="175C2810" w14:textId="77777777" w:rsidR="00E309EC" w:rsidRPr="00713263" w:rsidRDefault="00E309EC" w:rsidP="008E00F8">
      <w:pPr>
        <w:pStyle w:val="COTCOCLV3-ASDEFCON"/>
      </w:pPr>
      <w:r w:rsidRPr="00713263">
        <w:t xml:space="preserve">The Commonwealth </w:t>
      </w:r>
      <w:r>
        <w:t>shall</w:t>
      </w:r>
      <w:r w:rsidRPr="00713263">
        <w:t xml:space="preserve"> use its </w:t>
      </w:r>
      <w:r>
        <w:t>reasonable</w:t>
      </w:r>
      <w:r w:rsidRPr="00713263">
        <w:t xml:space="preserve"> endeavours to keep the Sewerage Treatment Plant in operation.</w:t>
      </w:r>
    </w:p>
    <w:p w14:paraId="4579A8B5" w14:textId="37A62729" w:rsidR="00E309EC" w:rsidRDefault="00E309EC" w:rsidP="008E00F8">
      <w:pPr>
        <w:pStyle w:val="COTCOCLV3-ASDEFCON"/>
      </w:pPr>
      <w:r w:rsidRPr="00713263">
        <w:t xml:space="preserve">If the Commonwealth exercises its rights under clause </w:t>
      </w:r>
      <w:r w:rsidR="00450235">
        <w:fldChar w:fldCharType="begin"/>
      </w:r>
      <w:r w:rsidR="00450235">
        <w:instrText xml:space="preserve"> REF _Ref223833831 \r \h  \* MERGEFORMAT </w:instrText>
      </w:r>
      <w:r w:rsidR="00450235">
        <w:fldChar w:fldCharType="separate"/>
      </w:r>
      <w:r w:rsidR="00653AC8">
        <w:t>1.3.1a</w:t>
      </w:r>
      <w:r w:rsidR="00450235">
        <w:fldChar w:fldCharType="end"/>
      </w:r>
      <w:r w:rsidRPr="00713263">
        <w:t xml:space="preserve">, the Contractor </w:t>
      </w:r>
      <w:r>
        <w:t>shall</w:t>
      </w:r>
      <w:r w:rsidRPr="00713263">
        <w:t xml:space="preserve"> immediately make its own arrangements for the safe removal and disposal of all its trade waste from the</w:t>
      </w:r>
      <w:r>
        <w:t xml:space="preserve"> GFF</w:t>
      </w:r>
      <w:r w:rsidRPr="007C5089">
        <w:t xml:space="preserve"> </w:t>
      </w:r>
      <w:r>
        <w:t>Licensed Area</w:t>
      </w:r>
      <w:r w:rsidRPr="00713263">
        <w:t>.</w:t>
      </w:r>
    </w:p>
    <w:p w14:paraId="6749F8C0" w14:textId="45B0BCF6" w:rsidR="00351DBE" w:rsidRDefault="00E309EC" w:rsidP="005E3410">
      <w:pPr>
        <w:pStyle w:val="NoteToDrafters-ASDEFCON"/>
        <w:sectPr w:rsidR="00351DBE" w:rsidSect="00351DBE">
          <w:type w:val="continuous"/>
          <w:pgSz w:w="11906" w:h="16838" w:code="9"/>
          <w:pgMar w:top="1440" w:right="1797" w:bottom="1440" w:left="1797" w:header="720" w:footer="448" w:gutter="0"/>
          <w:cols w:space="720"/>
          <w:titlePg/>
          <w:docGrid w:linePitch="313"/>
        </w:sectPr>
      </w:pPr>
      <w:r>
        <w:t>and include</w:t>
      </w:r>
      <w:r w:rsidR="006417DE">
        <w:t xml:space="preserve"> a new</w:t>
      </w:r>
      <w:r>
        <w:t xml:space="preserve"> clause 8.4 </w:t>
      </w:r>
      <w:r w:rsidR="006417DE">
        <w:t xml:space="preserve">into </w:t>
      </w:r>
      <w:r w:rsidR="00AB73D5">
        <w:t>Attachment K</w:t>
      </w:r>
      <w:r>
        <w:t>…</w:t>
      </w:r>
    </w:p>
    <w:p w14:paraId="1BD8C527" w14:textId="77777777" w:rsidR="00E309EC" w:rsidRDefault="00E309EC" w:rsidP="00230742">
      <w:pPr>
        <w:pStyle w:val="COTCOCLV1-ASDEFCON"/>
      </w:pPr>
      <w:r w:rsidRPr="00322B1A">
        <w:t xml:space="preserve">GFF </w:t>
      </w:r>
      <w:r>
        <w:t xml:space="preserve">LICENCE </w:t>
      </w:r>
      <w:r w:rsidRPr="00322B1A">
        <w:t>FEE</w:t>
      </w:r>
      <w:r>
        <w:t xml:space="preserve"> AND RELATED ARRANGEMENTS</w:t>
      </w:r>
    </w:p>
    <w:p w14:paraId="6610361E" w14:textId="77777777" w:rsidR="00E309EC" w:rsidRDefault="00E309EC" w:rsidP="00230742">
      <w:pPr>
        <w:pStyle w:val="COTCOCLV2-ASDEFCON"/>
      </w:pPr>
      <w:r>
        <w:t>Sewerage and trade waste</w:t>
      </w:r>
    </w:p>
    <w:p w14:paraId="16F90BA5" w14:textId="79C05124" w:rsidR="00E309EC" w:rsidRDefault="00E309EC" w:rsidP="00230742">
      <w:pPr>
        <w:pStyle w:val="COTCOCLV3-ASDEFCON"/>
      </w:pPr>
      <w:r w:rsidRPr="00713263">
        <w:t xml:space="preserve">The Contractor </w:t>
      </w:r>
      <w:r>
        <w:t>shall</w:t>
      </w:r>
      <w:r w:rsidRPr="00713263">
        <w:t xml:space="preserve"> </w:t>
      </w:r>
      <w:r>
        <w:t>meet</w:t>
      </w:r>
      <w:r w:rsidRPr="00713263">
        <w:t xml:space="preserve"> the cost of upgrading the processing of the Trade Waste Treatment Plant and the Commonwealth’s Sewerage Treatment Plant </w:t>
      </w:r>
      <w:r>
        <w:t>to the extent that</w:t>
      </w:r>
      <w:r w:rsidRPr="00713263">
        <w:t xml:space="preserve"> the upgrade is required due to the Contractor’s increased use of the sewerage interface</w:t>
      </w:r>
      <w:r w:rsidRPr="007C5089">
        <w:t xml:space="preserve"> </w:t>
      </w:r>
      <w:r>
        <w:t xml:space="preserve">for the GFF Licensed Area at Annex </w:t>
      </w:r>
      <w:r w:rsidR="007D6B3F">
        <w:rPr>
          <w:b/>
        </w:rPr>
        <w:fldChar w:fldCharType="begin">
          <w:ffData>
            <w:name w:val=""/>
            <w:enabled/>
            <w:calcOnExit w:val="0"/>
            <w:textInput>
              <w:default w:val="[…INSERT ANNEX #…]"/>
            </w:textInput>
          </w:ffData>
        </w:fldChar>
      </w:r>
      <w:r w:rsidR="007D6B3F">
        <w:rPr>
          <w:b/>
        </w:rPr>
        <w:instrText xml:space="preserve"> FORMTEXT </w:instrText>
      </w:r>
      <w:r w:rsidR="007D6B3F">
        <w:rPr>
          <w:b/>
        </w:rPr>
      </w:r>
      <w:r w:rsidR="007D6B3F">
        <w:rPr>
          <w:b/>
        </w:rPr>
        <w:fldChar w:fldCharType="separate"/>
      </w:r>
      <w:r w:rsidR="007D6B3F">
        <w:rPr>
          <w:b/>
          <w:noProof/>
        </w:rPr>
        <w:t>[…INSERT ANNEX #…]</w:t>
      </w:r>
      <w:r w:rsidR="007D6B3F">
        <w:rPr>
          <w:b/>
        </w:rPr>
        <w:fldChar w:fldCharType="end"/>
      </w:r>
      <w:r>
        <w:rPr>
          <w:b/>
        </w:rPr>
        <w:t xml:space="preserve"> </w:t>
      </w:r>
      <w:r>
        <w:t xml:space="preserve">to </w:t>
      </w:r>
      <w:r w:rsidR="00AB73D5">
        <w:t>Attachment K</w:t>
      </w:r>
      <w:r w:rsidRPr="00713263">
        <w:t>.</w:t>
      </w:r>
    </w:p>
    <w:p w14:paraId="6B407E3F" w14:textId="77777777" w:rsidR="00E309EC" w:rsidRDefault="00E309EC" w:rsidP="00230742">
      <w:pPr>
        <w:pStyle w:val="COTCOCLV3-ASDEFCON"/>
      </w:pPr>
      <w:r w:rsidRPr="00713263">
        <w:t>If separate metering of the Contractor’s interface to the Sewerage T</w:t>
      </w:r>
      <w:r>
        <w:t>reatment Plant is not available:</w:t>
      </w:r>
    </w:p>
    <w:p w14:paraId="243837C4" w14:textId="77777777" w:rsidR="00E309EC" w:rsidRPr="00230CA5" w:rsidRDefault="00230CA5" w:rsidP="00230CA5">
      <w:pPr>
        <w:pStyle w:val="COTCOCLV4-ASDEFCON"/>
      </w:pPr>
      <w:r>
        <w:t>t</w:t>
      </w:r>
      <w:r w:rsidRPr="00230CA5">
        <w:t>he Commonwealth Representative may, at any time, by notice to the Contractor, require the Contractor to pay to the Commonwealth so much of the amount of the charges incurred that, in the opinion of the Commonwealth Representative, is attributable on a pro-rata basis to the Contractor’s use of the Sewerage Treatment Plant under the Contract; and</w:t>
      </w:r>
    </w:p>
    <w:p w14:paraId="1BC01DDE" w14:textId="29DE3529" w:rsidR="00E309EC" w:rsidRPr="00230CA5" w:rsidRDefault="00E309EC" w:rsidP="00230CA5">
      <w:pPr>
        <w:pStyle w:val="COTCOCLV4-ASDEFCON"/>
      </w:pPr>
      <w:bookmarkStart w:id="12" w:name="_Ref463946996"/>
      <w:bookmarkStart w:id="13" w:name="_Ref4143733"/>
      <w:r w:rsidRPr="00230CA5">
        <w:t>the Commonwealth may elect to recover the amount of those charges under clause 13.</w:t>
      </w:r>
      <w:r w:rsidR="007B56DC">
        <w:t>6</w:t>
      </w:r>
      <w:r w:rsidRPr="00230CA5">
        <w:t xml:space="preserve"> of the COC within 30 days after the date of the notice.  No amount shall be owing to the Commonwealth under this clause </w:t>
      </w:r>
      <w:r w:rsidR="00230CA5">
        <w:fldChar w:fldCharType="begin"/>
      </w:r>
      <w:r w:rsidR="00230CA5">
        <w:instrText xml:space="preserve"> REF _Ref4143733 \w \h </w:instrText>
      </w:r>
      <w:r w:rsidR="00230CA5">
        <w:fldChar w:fldCharType="separate"/>
      </w:r>
      <w:r w:rsidR="00653AC8">
        <w:t>2.1.2b</w:t>
      </w:r>
      <w:r w:rsidR="00230CA5">
        <w:fldChar w:fldCharType="end"/>
      </w:r>
      <w:r w:rsidRPr="00230CA5">
        <w:t xml:space="preserve"> until the Commonwealth elects to recover the amount</w:t>
      </w:r>
      <w:bookmarkEnd w:id="12"/>
      <w:r w:rsidRPr="00230CA5">
        <w:t>.</w:t>
      </w:r>
      <w:bookmarkEnd w:id="13"/>
    </w:p>
    <w:p w14:paraId="344681F3" w14:textId="77777777" w:rsidR="00E309EC" w:rsidRDefault="00E309EC" w:rsidP="00230742">
      <w:pPr>
        <w:pStyle w:val="COTCOCLV3-ASDEFCON"/>
      </w:pPr>
      <w:r>
        <w:t>If separate metering of the Contractor's interface to the Sewerage Treatment Plant is available, the Contractor shall pay the charges incurred in respect of the Contractor's use of the Sewerage Treatment Plant.</w:t>
      </w:r>
    </w:p>
    <w:p w14:paraId="0FF418E1" w14:textId="3B869C98" w:rsidR="00E309EC" w:rsidRDefault="00E309EC" w:rsidP="00230742">
      <w:pPr>
        <w:pStyle w:val="COTCOCLV3-ASDEFCON"/>
      </w:pPr>
      <w:bookmarkStart w:id="14" w:name="_Ref4143816"/>
      <w:r>
        <w:t xml:space="preserve">If the Contractor breaches clause </w:t>
      </w:r>
      <w:r w:rsidR="00450235">
        <w:fldChar w:fldCharType="begin"/>
      </w:r>
      <w:r w:rsidR="00450235">
        <w:instrText xml:space="preserve"> REF _Ref432509906 \w \h  \* MERGEFORMAT </w:instrText>
      </w:r>
      <w:r w:rsidR="00450235">
        <w:fldChar w:fldCharType="separate"/>
      </w:r>
      <w:r w:rsidR="00653AC8">
        <w:t>1.3.1d</w:t>
      </w:r>
      <w:r w:rsidR="00450235">
        <w:fldChar w:fldCharType="end"/>
      </w:r>
      <w:r>
        <w:t xml:space="preserve">, the Commonwealth may repair </w:t>
      </w:r>
      <w:r w:rsidRPr="00713263">
        <w:t xml:space="preserve">the </w:t>
      </w:r>
      <w:r>
        <w:t xml:space="preserve">resultant damage to the Sewerage Treatment Plant or the Commonwealth Premises in which the GFF Licensed Area is located itself or by a third party.  </w:t>
      </w:r>
      <w:r w:rsidRPr="00322B1A">
        <w:t xml:space="preserve">All </w:t>
      </w:r>
      <w:r>
        <w:t xml:space="preserve">reasonable </w:t>
      </w:r>
      <w:r w:rsidRPr="00322B1A">
        <w:t>costs incurred by the Commonwealth</w:t>
      </w:r>
      <w:r>
        <w:t xml:space="preserve"> in connection with such works </w:t>
      </w:r>
      <w:r w:rsidRPr="00322B1A">
        <w:t xml:space="preserve">shall be met by the Contractor and </w:t>
      </w:r>
      <w:r>
        <w:t xml:space="preserve">the Commonwealth may elect to recover the amount of those costs </w:t>
      </w:r>
      <w:r w:rsidRPr="00983F4E">
        <w:t xml:space="preserve">under clause </w:t>
      </w:r>
      <w:r w:rsidR="0032142D">
        <w:t>13.</w:t>
      </w:r>
      <w:r w:rsidR="007B56DC">
        <w:t>6</w:t>
      </w:r>
      <w:r>
        <w:t xml:space="preserve"> of the COC.  No amount shall be owing to the Commonwealth under this clause </w:t>
      </w:r>
      <w:r w:rsidR="00230CA5">
        <w:fldChar w:fldCharType="begin"/>
      </w:r>
      <w:r w:rsidR="00230CA5">
        <w:instrText xml:space="preserve"> REF _Ref4143816 \w \h </w:instrText>
      </w:r>
      <w:r w:rsidR="00230CA5">
        <w:fldChar w:fldCharType="separate"/>
      </w:r>
      <w:r w:rsidR="00653AC8">
        <w:t>2.1.4</w:t>
      </w:r>
      <w:r w:rsidR="00230CA5">
        <w:fldChar w:fldCharType="end"/>
      </w:r>
      <w:r>
        <w:t xml:space="preserve"> until the Commonwealth elects to recover the amount.</w:t>
      </w:r>
      <w:bookmarkEnd w:id="14"/>
    </w:p>
    <w:p w14:paraId="226B1BCC" w14:textId="2F31C8C3" w:rsidR="00E309EC" w:rsidRDefault="00E309EC" w:rsidP="005E3410">
      <w:pPr>
        <w:pStyle w:val="NoteToDrafters-ASDEFCON"/>
      </w:pPr>
      <w:r>
        <w:t xml:space="preserve">and insert an additional </w:t>
      </w:r>
      <w:r w:rsidR="00B8013F">
        <w:t>sub</w:t>
      </w:r>
      <w:r>
        <w:t>paragraph 6.</w:t>
      </w:r>
      <w:r w:rsidR="003B7DD3">
        <w:t>4.4d</w:t>
      </w:r>
      <w:r>
        <w:t xml:space="preserve"> of the COC …</w:t>
      </w:r>
    </w:p>
    <w:p w14:paraId="02163376" w14:textId="43080704" w:rsidR="00E309EC" w:rsidRDefault="00E309EC" w:rsidP="00B8013F">
      <w:pPr>
        <w:pStyle w:val="COTCOCLV4-ASDEFCON"/>
      </w:pPr>
      <w:r>
        <w:t xml:space="preserve">as provided in clause </w:t>
      </w:r>
      <w:r>
        <w:fldChar w:fldCharType="begin"/>
      </w:r>
      <w:r>
        <w:instrText xml:space="preserve"> REF _Ref436134529 \r \h </w:instrText>
      </w:r>
      <w:r>
        <w:fldChar w:fldCharType="separate"/>
      </w:r>
      <w:r w:rsidR="00653AC8">
        <w:t>1.3.2c</w:t>
      </w:r>
      <w:r>
        <w:fldChar w:fldCharType="end"/>
      </w:r>
      <w:r>
        <w:t xml:space="preserve"> of </w:t>
      </w:r>
      <w:r w:rsidR="00AB73D5">
        <w:t>Attachment K</w:t>
      </w:r>
      <w:r>
        <w:t>.</w:t>
      </w:r>
    </w:p>
    <w:p w14:paraId="28C0DAE2" w14:textId="77777777" w:rsidR="00E309EC" w:rsidRDefault="00E309EC" w:rsidP="005E3410">
      <w:pPr>
        <w:pStyle w:val="NoteToDrafters-ASDEFCON"/>
      </w:pPr>
      <w:r w:rsidRPr="00E44FCE">
        <w:t>and include the following definition</w:t>
      </w:r>
      <w:r>
        <w:t>s</w:t>
      </w:r>
      <w:r w:rsidRPr="00E44FCE">
        <w:t xml:space="preserve"> in the Glossary in </w:t>
      </w:r>
      <w:r>
        <w:t>their</w:t>
      </w:r>
      <w:r w:rsidRPr="00E44FCE">
        <w:t xml:space="preserve"> appropriate alphabetical position</w:t>
      </w:r>
      <w:r>
        <w:t>s</w:t>
      </w:r>
      <w:r w:rsidRPr="00E44FCE">
        <w:t xml:space="preserve"> …</w:t>
      </w:r>
    </w:p>
    <w:tbl>
      <w:tblPr>
        <w:tblW w:w="8372" w:type="dxa"/>
        <w:tblInd w:w="-62" w:type="dxa"/>
        <w:tblLayout w:type="fixed"/>
        <w:tblLook w:val="0000" w:firstRow="0" w:lastRow="0" w:firstColumn="0" w:lastColumn="0" w:noHBand="0" w:noVBand="0"/>
      </w:tblPr>
      <w:tblGrid>
        <w:gridCol w:w="2108"/>
        <w:gridCol w:w="6264"/>
      </w:tblGrid>
      <w:tr w:rsidR="00E309EC" w:rsidRPr="0050623B" w14:paraId="52B08B7B" w14:textId="77777777" w:rsidTr="006C257E">
        <w:tc>
          <w:tcPr>
            <w:tcW w:w="2108" w:type="dxa"/>
          </w:tcPr>
          <w:p w14:paraId="0999DF9B" w14:textId="77777777" w:rsidR="00E309EC" w:rsidRPr="007A5C36" w:rsidRDefault="00E309EC" w:rsidP="00050072">
            <w:pPr>
              <w:pStyle w:val="Table10ptText-ASDEFCON"/>
            </w:pPr>
            <w:r w:rsidRPr="007A5C36">
              <w:t>Trade Waste Treatment Plant</w:t>
            </w:r>
          </w:p>
        </w:tc>
        <w:tc>
          <w:tcPr>
            <w:tcW w:w="6264" w:type="dxa"/>
          </w:tcPr>
          <w:p w14:paraId="6F23FD12" w14:textId="69A7A4E0" w:rsidR="00E309EC" w:rsidRPr="007A5C36" w:rsidRDefault="00E309EC" w:rsidP="007D6B3F">
            <w:pPr>
              <w:pStyle w:val="Table10ptText-ASDEFCON"/>
            </w:pPr>
            <w:r w:rsidRPr="007A5C36">
              <w:t xml:space="preserve">means the facility so identified on the plan at Appendix 1 of </w:t>
            </w:r>
            <w:r>
              <w:t>A</w:t>
            </w:r>
            <w:r w:rsidRPr="007A5C36">
              <w:t xml:space="preserve">nnex </w:t>
            </w:r>
            <w:r w:rsidR="007D6B3F">
              <w:rPr>
                <w:b/>
              </w:rPr>
              <w:fldChar w:fldCharType="begin">
                <w:ffData>
                  <w:name w:val=""/>
                  <w:enabled/>
                  <w:calcOnExit w:val="0"/>
                  <w:textInput>
                    <w:default w:val="[…INSERT ANNEX #…]"/>
                  </w:textInput>
                </w:ffData>
              </w:fldChar>
            </w:r>
            <w:r w:rsidR="007D6B3F">
              <w:rPr>
                <w:b/>
              </w:rPr>
              <w:instrText xml:space="preserve"> FORMTEXT </w:instrText>
            </w:r>
            <w:r w:rsidR="007D6B3F">
              <w:rPr>
                <w:b/>
              </w:rPr>
            </w:r>
            <w:r w:rsidR="007D6B3F">
              <w:rPr>
                <w:b/>
              </w:rPr>
              <w:fldChar w:fldCharType="separate"/>
            </w:r>
            <w:r w:rsidR="007D6B3F">
              <w:rPr>
                <w:b/>
                <w:noProof/>
              </w:rPr>
              <w:t>[…INSERT ANNEX #…]</w:t>
            </w:r>
            <w:r w:rsidR="007D6B3F">
              <w:rPr>
                <w:b/>
              </w:rPr>
              <w:fldChar w:fldCharType="end"/>
            </w:r>
            <w:r>
              <w:rPr>
                <w:b/>
              </w:rPr>
              <w:t xml:space="preserve"> </w:t>
            </w:r>
            <w:r w:rsidRPr="007A5C36">
              <w:t xml:space="preserve">to </w:t>
            </w:r>
            <w:r w:rsidR="00AB73D5">
              <w:t>Attachment K</w:t>
            </w:r>
            <w:r w:rsidRPr="007A5C36">
              <w:t>.</w:t>
            </w:r>
          </w:p>
        </w:tc>
      </w:tr>
    </w:tbl>
    <w:p w14:paraId="59E3D5E8" w14:textId="77777777" w:rsidR="00E04DB6" w:rsidRDefault="00E04DB6" w:rsidP="005E3410">
      <w:pPr>
        <w:pStyle w:val="ASDEFCONNormal"/>
        <w:sectPr w:rsidR="00E04DB6" w:rsidSect="00351DBE">
          <w:type w:val="continuous"/>
          <w:pgSz w:w="11906" w:h="16838" w:code="9"/>
          <w:pgMar w:top="1440" w:right="1797" w:bottom="1440" w:left="1797" w:header="720" w:footer="448" w:gutter="0"/>
          <w:cols w:space="720"/>
          <w:titlePg/>
          <w:docGrid w:linePitch="313"/>
        </w:sectPr>
      </w:pPr>
    </w:p>
    <w:p w14:paraId="14921886" w14:textId="77777777" w:rsidR="00E309EC" w:rsidRPr="004F3DE3" w:rsidRDefault="00E309EC" w:rsidP="00C50213">
      <w:pPr>
        <w:pStyle w:val="ASDEFCONNormal"/>
        <w:keepNext/>
        <w:rPr>
          <w:b/>
          <w:i/>
        </w:rPr>
      </w:pPr>
      <w:r w:rsidRPr="004F3DE3">
        <w:rPr>
          <w:b/>
          <w:i/>
        </w:rPr>
        <w:t>D. Fire protection equipment</w:t>
      </w:r>
    </w:p>
    <w:p w14:paraId="43C38E18" w14:textId="10D54416" w:rsidR="00E309EC" w:rsidRDefault="00E309EC" w:rsidP="00C50213">
      <w:pPr>
        <w:pStyle w:val="NoteToDrafters-ASDEFCON"/>
      </w:pPr>
      <w:r>
        <w:t xml:space="preserve">Note to drafters:  </w:t>
      </w:r>
      <w:r w:rsidRPr="00BC31D0">
        <w:t>If the Commonwealth is not providing and maintaining fire protection equipment in the GFF and the Contractor is required to install and maintain its own fire protection equipment</w:t>
      </w:r>
      <w:r>
        <w:t xml:space="preserve">, add </w:t>
      </w:r>
      <w:r w:rsidR="006226AB">
        <w:t xml:space="preserve">new clause 6.6 </w:t>
      </w:r>
      <w:r>
        <w:t xml:space="preserve">after clause 6.5 of </w:t>
      </w:r>
      <w:r w:rsidR="00AB73D5">
        <w:t>Attachment K</w:t>
      </w:r>
      <w:r>
        <w:t xml:space="preserve"> …</w:t>
      </w:r>
    </w:p>
    <w:p w14:paraId="402EF826" w14:textId="77777777" w:rsidR="00230742" w:rsidRDefault="006226AB" w:rsidP="00230742">
      <w:pPr>
        <w:pStyle w:val="COTCOCLV1-ASDEFCON"/>
      </w:pPr>
      <w:r>
        <w:t>OBLIGATIONS</w:t>
      </w:r>
    </w:p>
    <w:p w14:paraId="64F2A3F1" w14:textId="77777777" w:rsidR="00E309EC" w:rsidRDefault="00E309EC" w:rsidP="00230742">
      <w:pPr>
        <w:pStyle w:val="COTCOCLV2-ASDEFCON"/>
      </w:pPr>
      <w:r>
        <w:t>Fire Protection Equipment</w:t>
      </w:r>
    </w:p>
    <w:p w14:paraId="4B884218" w14:textId="1F7D867D" w:rsidR="00E309EC" w:rsidRDefault="00E309EC" w:rsidP="00230742">
      <w:pPr>
        <w:pStyle w:val="COTCOCLV3-ASDEFCON"/>
      </w:pPr>
      <w:r>
        <w:t xml:space="preserve">The Contractor shall, for the GFF Licensed Area at Annex </w:t>
      </w:r>
      <w:r w:rsidR="007D6B3F">
        <w:rPr>
          <w:b/>
        </w:rPr>
        <w:fldChar w:fldCharType="begin">
          <w:ffData>
            <w:name w:val=""/>
            <w:enabled/>
            <w:calcOnExit w:val="0"/>
            <w:textInput>
              <w:default w:val="[…INSERT ANNEX #…]"/>
            </w:textInput>
          </w:ffData>
        </w:fldChar>
      </w:r>
      <w:r w:rsidR="007D6B3F">
        <w:rPr>
          <w:b/>
        </w:rPr>
        <w:instrText xml:space="preserve"> FORMTEXT </w:instrText>
      </w:r>
      <w:r w:rsidR="007D6B3F">
        <w:rPr>
          <w:b/>
        </w:rPr>
      </w:r>
      <w:r w:rsidR="007D6B3F">
        <w:rPr>
          <w:b/>
        </w:rPr>
        <w:fldChar w:fldCharType="separate"/>
      </w:r>
      <w:r w:rsidR="007D6B3F">
        <w:rPr>
          <w:b/>
          <w:noProof/>
        </w:rPr>
        <w:t>[…INSERT ANNEX #…]</w:t>
      </w:r>
      <w:r w:rsidR="007D6B3F">
        <w:rPr>
          <w:b/>
        </w:rPr>
        <w:fldChar w:fldCharType="end"/>
      </w:r>
      <w:r>
        <w:rPr>
          <w:b/>
        </w:rPr>
        <w:t xml:space="preserve"> </w:t>
      </w:r>
      <w:r>
        <w:t xml:space="preserve">to </w:t>
      </w:r>
      <w:r w:rsidR="00AB73D5">
        <w:t>Attachment K</w:t>
      </w:r>
      <w:r>
        <w:t>, do the following:</w:t>
      </w:r>
    </w:p>
    <w:p w14:paraId="455C81FD" w14:textId="77777777" w:rsidR="00E309EC" w:rsidRPr="00230CA5" w:rsidRDefault="00E309EC" w:rsidP="00230CA5">
      <w:pPr>
        <w:pStyle w:val="COTCOCLV4-ASDEFCON"/>
      </w:pPr>
      <w:r w:rsidRPr="00230CA5">
        <w:t>install and maintain fire protection equipment which is adequate for the GFF Licensed Area and the conduct of a GFF Permitted Purpose; and</w:t>
      </w:r>
    </w:p>
    <w:p w14:paraId="08F396A3" w14:textId="77777777" w:rsidR="00E309EC" w:rsidRPr="00230CA5" w:rsidRDefault="00E309EC" w:rsidP="00230CA5">
      <w:pPr>
        <w:pStyle w:val="COTCOCLV4-ASDEFCON"/>
      </w:pPr>
      <w:r w:rsidRPr="00230CA5">
        <w:t>maintain the fire protection equipment for the GFF Licensed Area in accordance with applicable laws and any applicable requirements of Government Agencies.</w:t>
      </w:r>
    </w:p>
    <w:p w14:paraId="03E6A8E3" w14:textId="77777777" w:rsidR="00E04DB6" w:rsidRDefault="00E04DB6" w:rsidP="005E3410">
      <w:pPr>
        <w:pStyle w:val="ASDEFCONNormal"/>
        <w:rPr>
          <w:b/>
          <w:i/>
        </w:rPr>
        <w:sectPr w:rsidR="00E04DB6" w:rsidSect="00351DBE">
          <w:type w:val="continuous"/>
          <w:pgSz w:w="11906" w:h="16838" w:code="9"/>
          <w:pgMar w:top="1440" w:right="1797" w:bottom="1440" w:left="1797" w:header="720" w:footer="448" w:gutter="0"/>
          <w:cols w:space="720"/>
          <w:titlePg/>
          <w:docGrid w:linePitch="313"/>
        </w:sectPr>
      </w:pPr>
    </w:p>
    <w:p w14:paraId="42E9AC62" w14:textId="77777777" w:rsidR="00E309EC" w:rsidRDefault="00E309EC" w:rsidP="005E3410">
      <w:pPr>
        <w:pStyle w:val="ASDEFCONNormal"/>
        <w:rPr>
          <w:b/>
          <w:i/>
        </w:rPr>
      </w:pPr>
    </w:p>
    <w:p w14:paraId="198713FB" w14:textId="77777777" w:rsidR="00E309EC" w:rsidRPr="005E3410" w:rsidRDefault="00E309EC" w:rsidP="005E3410">
      <w:pPr>
        <w:pStyle w:val="ASDEFCONNormal"/>
        <w:rPr>
          <w:b/>
          <w:i/>
        </w:rPr>
      </w:pPr>
      <w:r w:rsidRPr="005E3410">
        <w:rPr>
          <w:b/>
          <w:i/>
        </w:rPr>
        <w:t>E. GFF Licence Fee</w:t>
      </w:r>
    </w:p>
    <w:p w14:paraId="6E1638A2" w14:textId="3A3A688E" w:rsidR="00E309EC" w:rsidRDefault="00E309EC" w:rsidP="005E3410">
      <w:pPr>
        <w:pStyle w:val="NoteToDrafters-ASDEFCON"/>
      </w:pPr>
      <w:r>
        <w:t xml:space="preserve">Note to drafters:  </w:t>
      </w:r>
      <w:r w:rsidRPr="006049D7">
        <w:t xml:space="preserve">If the Contractor is permitted to do non-contract work in </w:t>
      </w:r>
      <w:r>
        <w:t>a specific</w:t>
      </w:r>
      <w:r w:rsidRPr="006049D7">
        <w:t xml:space="preserve"> GFF </w:t>
      </w:r>
      <w:r>
        <w:t xml:space="preserve">Licensed Area </w:t>
      </w:r>
      <w:r w:rsidRPr="006049D7">
        <w:t>(</w:t>
      </w:r>
      <w:r>
        <w:t>ie</w:t>
      </w:r>
      <w:r w:rsidRPr="006049D7">
        <w:t xml:space="preserve">, </w:t>
      </w:r>
      <w:r>
        <w:t xml:space="preserve">the conduct of </w:t>
      </w:r>
      <w:r w:rsidRPr="006049D7">
        <w:t xml:space="preserve">specified non-contract work has been </w:t>
      </w:r>
      <w:r>
        <w:t>provided for in the GFF Licence</w:t>
      </w:r>
      <w:r w:rsidRPr="006049D7">
        <w:t>), it will be required to pay a market-based GFF Licence Fee.</w:t>
      </w:r>
      <w:r>
        <w:t xml:space="preserve">  Replace clause 8 of </w:t>
      </w:r>
      <w:r w:rsidR="00AB73D5">
        <w:t>Attachment K</w:t>
      </w:r>
      <w:r>
        <w:t xml:space="preserve"> with the following (with the exception of clause 8.4 if already included as set out above in item C of this Clause Bank).</w:t>
      </w:r>
    </w:p>
    <w:p w14:paraId="65877E62" w14:textId="77777777" w:rsidR="00E309EC" w:rsidRDefault="00E309EC" w:rsidP="00050072">
      <w:pPr>
        <w:pStyle w:val="COTCOCLV1-ASDEFCON"/>
      </w:pPr>
      <w:r>
        <w:t>GFF LICENCE FEE AND RELATED ARRANGEMENTS</w:t>
      </w:r>
    </w:p>
    <w:p w14:paraId="1A086639" w14:textId="77777777" w:rsidR="00E309EC" w:rsidRDefault="00E309EC" w:rsidP="00050072">
      <w:pPr>
        <w:pStyle w:val="COTCOCLV2-ASDEFCON"/>
      </w:pPr>
      <w:r>
        <w:t>GFF Licence Fee</w:t>
      </w:r>
    </w:p>
    <w:p w14:paraId="4F464C68" w14:textId="0ECA38CC" w:rsidR="00122185" w:rsidRDefault="00E309EC" w:rsidP="00230742">
      <w:pPr>
        <w:pStyle w:val="COTCOCLV3-ASDEFCON"/>
      </w:pPr>
      <w:r>
        <w:t xml:space="preserve">The Contractor shall pay the Commonwealth the GFF Licence Fee in respect of the GFF Licensed Area at Annex </w:t>
      </w:r>
      <w:r w:rsidR="007D6B3F">
        <w:rPr>
          <w:b/>
        </w:rPr>
        <w:fldChar w:fldCharType="begin">
          <w:ffData>
            <w:name w:val=""/>
            <w:enabled/>
            <w:calcOnExit w:val="0"/>
            <w:textInput>
              <w:default w:val="[…INSERT ANNEX #…]"/>
            </w:textInput>
          </w:ffData>
        </w:fldChar>
      </w:r>
      <w:r w:rsidR="007D6B3F">
        <w:rPr>
          <w:b/>
        </w:rPr>
        <w:instrText xml:space="preserve"> FORMTEXT </w:instrText>
      </w:r>
      <w:r w:rsidR="007D6B3F">
        <w:rPr>
          <w:b/>
        </w:rPr>
      </w:r>
      <w:r w:rsidR="007D6B3F">
        <w:rPr>
          <w:b/>
        </w:rPr>
        <w:fldChar w:fldCharType="separate"/>
      </w:r>
      <w:r w:rsidR="007D6B3F">
        <w:rPr>
          <w:b/>
          <w:noProof/>
        </w:rPr>
        <w:t>[…INSERT ANNEX #…]</w:t>
      </w:r>
      <w:r w:rsidR="007D6B3F">
        <w:rPr>
          <w:b/>
        </w:rPr>
        <w:fldChar w:fldCharType="end"/>
      </w:r>
      <w:r>
        <w:t xml:space="preserve"> to </w:t>
      </w:r>
      <w:r w:rsidR="00AB73D5">
        <w:t>Attachment K</w:t>
      </w:r>
      <w:r>
        <w:t xml:space="preserve">, without set off or deduction, on or before each due date for payment, which is </w:t>
      </w:r>
      <w:r w:rsidR="007D6B3F">
        <w:rPr>
          <w:b/>
        </w:rPr>
        <w:fldChar w:fldCharType="begin">
          <w:ffData>
            <w:name w:val="Text1"/>
            <w:enabled/>
            <w:calcOnExit w:val="0"/>
            <w:textInput>
              <w:default w:val="[…INSERT DAY OF MONTH…]"/>
            </w:textInput>
          </w:ffData>
        </w:fldChar>
      </w:r>
      <w:bookmarkStart w:id="15" w:name="Text1"/>
      <w:r w:rsidR="007D6B3F">
        <w:rPr>
          <w:b/>
        </w:rPr>
        <w:instrText xml:space="preserve"> FORMTEXT </w:instrText>
      </w:r>
      <w:r w:rsidR="007D6B3F">
        <w:rPr>
          <w:b/>
        </w:rPr>
      </w:r>
      <w:r w:rsidR="007D6B3F">
        <w:rPr>
          <w:b/>
        </w:rPr>
        <w:fldChar w:fldCharType="separate"/>
      </w:r>
      <w:r w:rsidR="007D6B3F">
        <w:rPr>
          <w:b/>
          <w:noProof/>
        </w:rPr>
        <w:t>[…INSERT DAY OF MONTH…]</w:t>
      </w:r>
      <w:r w:rsidR="007D6B3F">
        <w:rPr>
          <w:b/>
        </w:rPr>
        <w:fldChar w:fldCharType="end"/>
      </w:r>
      <w:bookmarkEnd w:id="15"/>
      <w:r>
        <w:t>.</w:t>
      </w:r>
    </w:p>
    <w:p w14:paraId="56EE185B" w14:textId="77777777" w:rsidR="00122185" w:rsidRDefault="00E309EC" w:rsidP="00230742">
      <w:pPr>
        <w:pStyle w:val="COTCOCLV3-ASDEFCON"/>
      </w:pPr>
      <w:r>
        <w:t>No demand for payment is necessary.</w:t>
      </w:r>
    </w:p>
    <w:p w14:paraId="07294E74" w14:textId="77777777" w:rsidR="00E309EC" w:rsidRDefault="00E309EC" w:rsidP="00230742">
      <w:pPr>
        <w:pStyle w:val="COTCOCLV3-ASDEFCON"/>
      </w:pPr>
      <w:r>
        <w:t>No fee is payable by the Contractor in respect of any other GFF Licensed Area.</w:t>
      </w:r>
    </w:p>
    <w:p w14:paraId="56B36120" w14:textId="77777777" w:rsidR="00E309EC" w:rsidRDefault="00E309EC" w:rsidP="00050072">
      <w:pPr>
        <w:pStyle w:val="COTCOCLV2-ASDEFCON"/>
      </w:pPr>
      <w:bookmarkStart w:id="16" w:name="_Ref216856628"/>
      <w:bookmarkStart w:id="17" w:name="_Toc419894449"/>
      <w:bookmarkStart w:id="18" w:name="_Toc419895125"/>
      <w:bookmarkStart w:id="19" w:name="_Toc429472606"/>
      <w:r w:rsidRPr="00622DF2">
        <w:t>GFF Licence Fee Review</w:t>
      </w:r>
      <w:bookmarkEnd w:id="16"/>
      <w:bookmarkEnd w:id="17"/>
      <w:bookmarkEnd w:id="18"/>
      <w:bookmarkEnd w:id="19"/>
    </w:p>
    <w:p w14:paraId="3AA1F02D" w14:textId="77777777" w:rsidR="00E309EC" w:rsidRDefault="00E309EC" w:rsidP="00230742">
      <w:pPr>
        <w:pStyle w:val="COTCOCLV3-ASDEFCON"/>
      </w:pPr>
      <w:bookmarkStart w:id="20" w:name="_Ref432496185"/>
      <w:r w:rsidRPr="00713263">
        <w:t xml:space="preserve">The Commonwealth may, in the period from </w:t>
      </w:r>
      <w:r>
        <w:t>2 month</w:t>
      </w:r>
      <w:r w:rsidRPr="00713263">
        <w:t xml:space="preserve">s before and at any time after </w:t>
      </w:r>
      <w:r>
        <w:t>a</w:t>
      </w:r>
      <w:r w:rsidRPr="00713263">
        <w:t xml:space="preserve"> Market Review Date, give the Contractor a notice</w:t>
      </w:r>
      <w:r>
        <w:t>:</w:t>
      </w:r>
      <w:bookmarkEnd w:id="20"/>
    </w:p>
    <w:p w14:paraId="7187C93C" w14:textId="77777777" w:rsidR="00E309EC" w:rsidRPr="00230CA5" w:rsidRDefault="00E309EC" w:rsidP="00230CA5">
      <w:pPr>
        <w:pStyle w:val="COTCOCLV4-ASDEFCON"/>
      </w:pPr>
      <w:r w:rsidRPr="00230CA5">
        <w:t>specifying an adjusted GFF Licence Fee with effect from the Market Review Date; and</w:t>
      </w:r>
    </w:p>
    <w:p w14:paraId="013FE94E" w14:textId="77777777" w:rsidR="00E309EC" w:rsidRPr="00230CA5" w:rsidRDefault="00E309EC" w:rsidP="00230CA5">
      <w:pPr>
        <w:pStyle w:val="COTCOCLV4-ASDEFCON"/>
      </w:pPr>
      <w:r w:rsidRPr="00230CA5">
        <w:t>requiring the Contractor to submit a CCP to incorporate the adjusted GFF Licence Fee into the Contract and to do so:</w:t>
      </w:r>
    </w:p>
    <w:p w14:paraId="0BE5F509" w14:textId="77777777" w:rsidR="00E309EC" w:rsidRPr="00230CA5" w:rsidRDefault="00E309EC" w:rsidP="00230CA5">
      <w:pPr>
        <w:pStyle w:val="COTCOCLV5-ASDEFCON"/>
      </w:pPr>
      <w:r w:rsidRPr="00230CA5">
        <w:t>within 20 Working Days after the date of the notice; or</w:t>
      </w:r>
    </w:p>
    <w:p w14:paraId="0FF60761" w14:textId="5EBB756F" w:rsidR="00E309EC" w:rsidRPr="00230CA5" w:rsidRDefault="00E309EC" w:rsidP="00230CA5">
      <w:pPr>
        <w:pStyle w:val="COTCOCLV5-ASDEFCON"/>
      </w:pPr>
      <w:r w:rsidRPr="00230CA5">
        <w:t xml:space="preserve">if the Contractor objects to the specified adjusted GFF Licence Fee, within 10 Working Days after the parties agree on the adjustment, or the valuer makes a determination, under clause </w:t>
      </w:r>
      <w:r w:rsidR="006226AB">
        <w:fldChar w:fldCharType="begin"/>
      </w:r>
      <w:r w:rsidR="006226AB">
        <w:instrText xml:space="preserve"> REF _Ref432497660 \w \h </w:instrText>
      </w:r>
      <w:r w:rsidR="006226AB">
        <w:fldChar w:fldCharType="separate"/>
      </w:r>
      <w:r w:rsidR="00653AC8">
        <w:t>4.2.2c(iii)</w:t>
      </w:r>
      <w:r w:rsidR="006226AB">
        <w:fldChar w:fldCharType="end"/>
      </w:r>
      <w:r w:rsidRPr="00230CA5">
        <w:t>.</w:t>
      </w:r>
    </w:p>
    <w:p w14:paraId="6C85E08D" w14:textId="77777777" w:rsidR="00E309EC" w:rsidRDefault="00E309EC" w:rsidP="00230742">
      <w:pPr>
        <w:pStyle w:val="COTCOCLV3-ASDEFCON"/>
      </w:pPr>
      <w:bookmarkStart w:id="21" w:name="_Ref432496463"/>
      <w:r w:rsidRPr="00713263">
        <w:t xml:space="preserve">If the Contractor </w:t>
      </w:r>
      <w:r>
        <w:t>objects to</w:t>
      </w:r>
      <w:r w:rsidRPr="00713263">
        <w:t xml:space="preserve"> the </w:t>
      </w:r>
      <w:r>
        <w:t>specified adjusted GFF</w:t>
      </w:r>
      <w:r w:rsidRPr="00713263">
        <w:t xml:space="preserve"> Licence Fee</w:t>
      </w:r>
      <w:r>
        <w:t>:</w:t>
      </w:r>
      <w:bookmarkEnd w:id="21"/>
    </w:p>
    <w:p w14:paraId="67046E47" w14:textId="695BE7ED" w:rsidR="00122185" w:rsidRPr="00230CA5" w:rsidRDefault="00122185" w:rsidP="00230CA5">
      <w:pPr>
        <w:pStyle w:val="COTCOCLV4-ASDEFCON"/>
      </w:pPr>
      <w:bookmarkStart w:id="22" w:name="_Ref432496327"/>
      <w:r w:rsidRPr="00230CA5">
        <w:t xml:space="preserve">the Contractor shall give the Commonwealth a notice of objection within 20 Working Days after the date of the notice under clause </w:t>
      </w:r>
      <w:r w:rsidR="00BE61CF">
        <w:fldChar w:fldCharType="begin"/>
      </w:r>
      <w:r w:rsidR="00BE61CF">
        <w:instrText xml:space="preserve"> REF _Ref432496185 \w \h </w:instrText>
      </w:r>
      <w:r w:rsidR="00BE61CF">
        <w:fldChar w:fldCharType="separate"/>
      </w:r>
      <w:r w:rsidR="00653AC8">
        <w:t>4.2.1</w:t>
      </w:r>
      <w:r w:rsidR="00BE61CF">
        <w:fldChar w:fldCharType="end"/>
      </w:r>
      <w:r w:rsidRPr="00230CA5">
        <w:t>;</w:t>
      </w:r>
      <w:bookmarkEnd w:id="22"/>
    </w:p>
    <w:p w14:paraId="3007955A" w14:textId="77777777" w:rsidR="00E309EC" w:rsidRPr="00230CA5" w:rsidRDefault="00E309EC" w:rsidP="00230CA5">
      <w:pPr>
        <w:pStyle w:val="COTCOCLV4-ASDEFCON"/>
      </w:pPr>
      <w:r w:rsidRPr="00230CA5">
        <w:t>the parties shall negotiate in good faith to try to agree on the adjustment to the GFF Licence Fee;</w:t>
      </w:r>
    </w:p>
    <w:p w14:paraId="2DF96554" w14:textId="15A5AC77" w:rsidR="00E309EC" w:rsidRPr="00230CA5" w:rsidRDefault="00E309EC" w:rsidP="00230CA5">
      <w:pPr>
        <w:pStyle w:val="COTCOCLV4-ASDEFCON"/>
      </w:pPr>
      <w:r w:rsidRPr="00230CA5">
        <w:t xml:space="preserve">if the parties do not so agree within 20 Working Days after the Commonwealth receives the notice under clause </w:t>
      </w:r>
      <w:r w:rsidR="00BE61CF">
        <w:fldChar w:fldCharType="begin"/>
      </w:r>
      <w:r w:rsidR="00BE61CF">
        <w:instrText xml:space="preserve"> REF _Ref432496327 \w \h </w:instrText>
      </w:r>
      <w:r w:rsidR="00BE61CF">
        <w:fldChar w:fldCharType="separate"/>
      </w:r>
      <w:r w:rsidR="00653AC8">
        <w:t>4.2.2a</w:t>
      </w:r>
      <w:r w:rsidR="00BE61CF">
        <w:fldChar w:fldCharType="end"/>
      </w:r>
      <w:r w:rsidRPr="00230CA5">
        <w:t>:</w:t>
      </w:r>
    </w:p>
    <w:p w14:paraId="53B113DE" w14:textId="226DCF2F" w:rsidR="00E309EC" w:rsidRPr="00230CA5" w:rsidRDefault="00E309EC" w:rsidP="00230CA5">
      <w:pPr>
        <w:pStyle w:val="COTCOCLV5-ASDEFCON"/>
      </w:pPr>
      <w:r w:rsidRPr="00230CA5">
        <w:t xml:space="preserve">within a further 20 Working Days, the parties shall jointly appoint a valuer and give the valuer instructions in accordance with this clause </w:t>
      </w:r>
      <w:r w:rsidR="00BE61CF">
        <w:fldChar w:fldCharType="begin"/>
      </w:r>
      <w:r w:rsidR="00BE61CF">
        <w:instrText xml:space="preserve"> REF _Ref432496463 \w \h </w:instrText>
      </w:r>
      <w:r w:rsidR="00BE61CF">
        <w:fldChar w:fldCharType="separate"/>
      </w:r>
      <w:r w:rsidR="00653AC8">
        <w:t>4.2.2</w:t>
      </w:r>
      <w:r w:rsidR="00BE61CF">
        <w:fldChar w:fldCharType="end"/>
      </w:r>
      <w:r w:rsidRPr="00230CA5">
        <w:t>;</w:t>
      </w:r>
    </w:p>
    <w:p w14:paraId="4B540902" w14:textId="77777777" w:rsidR="00E309EC" w:rsidRPr="00230CA5" w:rsidRDefault="00E309EC" w:rsidP="00230CA5">
      <w:pPr>
        <w:pStyle w:val="COTCOCLV5-ASDEFCON"/>
      </w:pPr>
      <w:r w:rsidRPr="00230CA5">
        <w:t>if, within that 20 Working Days, the parties have not agreed on the identity of the valuer, they shall request the President of the Australian Property Institute (or, if that organisation no longer exists, an equivalent organisation) in the jurisdiction in which the GFF Licensed Area is located to appoint an independent valuer; and</w:t>
      </w:r>
    </w:p>
    <w:p w14:paraId="71EA7800" w14:textId="357B9A81" w:rsidR="00E309EC" w:rsidRPr="00230CA5" w:rsidRDefault="00E309EC" w:rsidP="00230CA5">
      <w:pPr>
        <w:pStyle w:val="COTCOCLV5-ASDEFCON"/>
      </w:pPr>
      <w:bookmarkStart w:id="23" w:name="_Ref432497660"/>
      <w:r w:rsidRPr="00230CA5">
        <w:t xml:space="preserve">the valuer shall, in accordance with this clause </w:t>
      </w:r>
      <w:r w:rsidR="00BE61CF">
        <w:fldChar w:fldCharType="begin"/>
      </w:r>
      <w:r w:rsidR="00BE61CF">
        <w:instrText xml:space="preserve"> REF _Ref216856628 \w \h </w:instrText>
      </w:r>
      <w:r w:rsidR="00BE61CF">
        <w:fldChar w:fldCharType="separate"/>
      </w:r>
      <w:r w:rsidR="00653AC8">
        <w:t>4.2</w:t>
      </w:r>
      <w:r w:rsidR="00BE61CF">
        <w:fldChar w:fldCharType="end"/>
      </w:r>
      <w:r w:rsidRPr="00230CA5">
        <w:t xml:space="preserve"> determine the adjusted GFF Licence Fee within 15 Working Days after appointment.</w:t>
      </w:r>
      <w:bookmarkEnd w:id="23"/>
    </w:p>
    <w:p w14:paraId="4B0A95E1" w14:textId="6D7D9E02" w:rsidR="00E309EC" w:rsidRDefault="00E309EC" w:rsidP="00050072">
      <w:pPr>
        <w:pStyle w:val="COTCOCLV3NONUM-ASDEFCON"/>
      </w:pPr>
      <w:r w:rsidRPr="00713263">
        <w:t xml:space="preserve">Each time limit in </w:t>
      </w:r>
      <w:r>
        <w:t xml:space="preserve">this clause </w:t>
      </w:r>
      <w:r w:rsidR="00BE61CF">
        <w:fldChar w:fldCharType="begin"/>
      </w:r>
      <w:r w:rsidR="00BE61CF">
        <w:instrText xml:space="preserve"> REF _Ref432496463 \w \h </w:instrText>
      </w:r>
      <w:r w:rsidR="00BE61CF">
        <w:fldChar w:fldCharType="separate"/>
      </w:r>
      <w:r w:rsidR="00653AC8">
        <w:t>4.2.2</w:t>
      </w:r>
      <w:r w:rsidR="00BE61CF">
        <w:fldChar w:fldCharType="end"/>
      </w:r>
      <w:r w:rsidRPr="00713263">
        <w:t xml:space="preserve"> is of the essence.</w:t>
      </w:r>
    </w:p>
    <w:p w14:paraId="7024B892" w14:textId="77777777" w:rsidR="00E309EC" w:rsidRDefault="00E309EC" w:rsidP="00230742">
      <w:pPr>
        <w:pStyle w:val="COTCOCLV3-ASDEFCON"/>
      </w:pPr>
      <w:r w:rsidRPr="00713263">
        <w:t>The valuer shall be a member of the Australian Property Institute (or</w:t>
      </w:r>
      <w:r>
        <w:t>,</w:t>
      </w:r>
      <w:r w:rsidRPr="00713263">
        <w:t xml:space="preserve"> if that organisation no longer exists</w:t>
      </w:r>
      <w:r>
        <w:t>,</w:t>
      </w:r>
      <w:r w:rsidRPr="00713263">
        <w:t xml:space="preserve"> an equivalent organisation) and have at least </w:t>
      </w:r>
      <w:r>
        <w:t>five</w:t>
      </w:r>
      <w:r w:rsidRPr="00713263">
        <w:t xml:space="preserve"> years experience in valuing similar premises in the location of the </w:t>
      </w:r>
      <w:r>
        <w:t>Commonwealth Premises in which the GFF Licensed Area is located</w:t>
      </w:r>
      <w:r w:rsidRPr="00713263">
        <w:t>.</w:t>
      </w:r>
    </w:p>
    <w:p w14:paraId="4BC99F17" w14:textId="77777777" w:rsidR="00E309EC" w:rsidRDefault="00E309EC" w:rsidP="00230742">
      <w:pPr>
        <w:pStyle w:val="COTCOCLV3-ASDEFCON"/>
      </w:pPr>
      <w:r w:rsidRPr="00634341">
        <w:t>The</w:t>
      </w:r>
      <w:r w:rsidRPr="00713263">
        <w:t xml:space="preserve"> valuer shall act as an independent expert and not as an arbitrator, and shall give written reasons for the </w:t>
      </w:r>
      <w:r>
        <w:t>determination</w:t>
      </w:r>
      <w:r w:rsidRPr="00713263">
        <w:t>.</w:t>
      </w:r>
    </w:p>
    <w:p w14:paraId="10E91E7C" w14:textId="77777777" w:rsidR="00E309EC" w:rsidRDefault="00E309EC" w:rsidP="00230742">
      <w:pPr>
        <w:pStyle w:val="COTCOCLV3-ASDEFCON"/>
      </w:pPr>
      <w:r w:rsidRPr="00713263">
        <w:t xml:space="preserve">The Contractor and the Commonwealth </w:t>
      </w:r>
      <w:r>
        <w:t>shall</w:t>
      </w:r>
      <w:r w:rsidRPr="00713263">
        <w:t xml:space="preserve"> share the valuer's costs equally.</w:t>
      </w:r>
    </w:p>
    <w:p w14:paraId="5A432874" w14:textId="77777777" w:rsidR="00122185" w:rsidRDefault="00E309EC" w:rsidP="00230742">
      <w:pPr>
        <w:pStyle w:val="COTCOCLV3-ASDEFCON"/>
      </w:pPr>
      <w:r w:rsidRPr="00713263">
        <w:t xml:space="preserve">In determining or agreeing upon </w:t>
      </w:r>
      <w:r>
        <w:t>an adjusted</w:t>
      </w:r>
      <w:r w:rsidRPr="00713263">
        <w:t xml:space="preserve"> </w:t>
      </w:r>
      <w:r>
        <w:t xml:space="preserve">GFF </w:t>
      </w:r>
      <w:r w:rsidRPr="00713263">
        <w:t xml:space="preserve">Licence Fee, the Commonwealth and the Contractor </w:t>
      </w:r>
      <w:r>
        <w:t>shall (and shall require any valuer to):</w:t>
      </w:r>
    </w:p>
    <w:p w14:paraId="5D73C6D3" w14:textId="77777777" w:rsidR="00E309EC" w:rsidRPr="00230CA5" w:rsidRDefault="00E309EC" w:rsidP="00230CA5">
      <w:pPr>
        <w:pStyle w:val="COTCOCLV4-ASDEFCON"/>
      </w:pPr>
      <w:r w:rsidRPr="00230CA5">
        <w:t>assume that the Commonwealth is a willing but not anxious licensor and the Contractor is a willing but not anxious licensee; and</w:t>
      </w:r>
    </w:p>
    <w:p w14:paraId="3D9F80F1" w14:textId="77777777" w:rsidR="00E309EC" w:rsidRPr="00230CA5" w:rsidRDefault="00E309EC" w:rsidP="00230CA5">
      <w:pPr>
        <w:pStyle w:val="COTCOCLV4-ASDEFCON"/>
      </w:pPr>
      <w:r w:rsidRPr="00230CA5">
        <w:t>take into account all relevant matters as at the relevant Market Review Date, including:</w:t>
      </w:r>
    </w:p>
    <w:p w14:paraId="2B2273CB" w14:textId="77777777" w:rsidR="00E309EC" w:rsidRPr="00230CA5" w:rsidRDefault="00E309EC" w:rsidP="00230CA5">
      <w:pPr>
        <w:pStyle w:val="COTCOCLV5-ASDEFCON"/>
      </w:pPr>
      <w:bookmarkStart w:id="24" w:name="_Ref432497290"/>
      <w:r w:rsidRPr="00230CA5">
        <w:t>the licence fee value or equivalent rental value (other than values that have been escalated to a predetermined amount or in accordance with movements in the consumer price index or another index) at the Market Review Date of comparable premises in the locality in which the Commonwealth Premises in which the GFF Licensed Area is located is located, whether that value is in respect of new lettings with vacant possession or occupied premises;</w:t>
      </w:r>
      <w:bookmarkEnd w:id="24"/>
    </w:p>
    <w:p w14:paraId="63C10F35" w14:textId="77777777" w:rsidR="00E309EC" w:rsidRPr="00230CA5" w:rsidRDefault="00E309EC" w:rsidP="00230CA5">
      <w:pPr>
        <w:pStyle w:val="COTCOCLV5-ASDEFCON"/>
      </w:pPr>
      <w:r w:rsidRPr="00230CA5">
        <w:t>the GFF Permitted Purpose for the GFF Licensed Area subject to the GFF Licence Fee;</w:t>
      </w:r>
    </w:p>
    <w:p w14:paraId="007143A4" w14:textId="77777777" w:rsidR="00E309EC" w:rsidRPr="00230CA5" w:rsidRDefault="00E309EC" w:rsidP="00230CA5">
      <w:pPr>
        <w:pStyle w:val="COTCOCLV5-ASDEFCON"/>
      </w:pPr>
      <w:r w:rsidRPr="00230CA5">
        <w:t>the period Market Review Dates, or if there is no further Market Review Date, the remaining period of the GFF Licence Term;</w:t>
      </w:r>
    </w:p>
    <w:p w14:paraId="143CA6D3" w14:textId="77777777" w:rsidR="00E309EC" w:rsidRPr="00230CA5" w:rsidRDefault="00E309EC" w:rsidP="00230CA5">
      <w:pPr>
        <w:pStyle w:val="COTCOCLV5-ASDEFCON"/>
      </w:pPr>
      <w:r w:rsidRPr="00230CA5">
        <w:t>the increased value of the GFF Licensed Area resulting from the Commonwealth upgrading or improving the GFF Licensed Area (or any part of it, including the Licensed Fittings) or any services available to the GFF Licensed Area;</w:t>
      </w:r>
    </w:p>
    <w:p w14:paraId="75D8A1A0" w14:textId="77777777" w:rsidR="00E309EC" w:rsidRPr="00230CA5" w:rsidRDefault="00E309EC" w:rsidP="00230CA5">
      <w:pPr>
        <w:pStyle w:val="COTCOCLV5-ASDEFCON"/>
      </w:pPr>
      <w:r w:rsidRPr="00230CA5">
        <w:t>any increase in value in the GFF Licensed Area as a result of any structural alterations or other improvements made to the GFF Licensed Area (including repair or replacement of, and provision of additional, Licensed Fittings) by the Commonwealth (having regard to any contribution by the Contractor to the costs of those improvements, including by way of paying for outgoings);</w:t>
      </w:r>
    </w:p>
    <w:p w14:paraId="12BD6C94" w14:textId="77777777" w:rsidR="00E309EC" w:rsidRPr="00230CA5" w:rsidRDefault="00E309EC" w:rsidP="00230CA5">
      <w:pPr>
        <w:pStyle w:val="COTCOCLV5-ASDEFCON"/>
      </w:pPr>
      <w:r w:rsidRPr="00230CA5">
        <w:t>the terms and conditions generally of the GFF Licence; and</w:t>
      </w:r>
    </w:p>
    <w:p w14:paraId="07FB25C9" w14:textId="77777777" w:rsidR="00E309EC" w:rsidRPr="00230CA5" w:rsidRDefault="00E309EC" w:rsidP="00230CA5">
      <w:pPr>
        <w:pStyle w:val="COTCOCLV5-ASDEFCON"/>
      </w:pPr>
      <w:r w:rsidRPr="00230CA5">
        <w:t>any period for which no GFF Licence Fee is payable, and any financial or capital contribution of the Commonwealth,</w:t>
      </w:r>
    </w:p>
    <w:p w14:paraId="48E55674" w14:textId="77777777" w:rsidR="00E309EC" w:rsidRPr="00713263" w:rsidRDefault="00E309EC" w:rsidP="00050072">
      <w:pPr>
        <w:pStyle w:val="COTCOCLV4NONUM-ASDEFCON"/>
      </w:pPr>
      <w:r w:rsidRPr="00713263">
        <w:t xml:space="preserve">but </w:t>
      </w:r>
      <w:r w:rsidRPr="00713263">
        <w:rPr>
          <w:u w:val="single"/>
        </w:rPr>
        <w:t>not</w:t>
      </w:r>
      <w:r>
        <w:t xml:space="preserve"> take into account</w:t>
      </w:r>
      <w:r w:rsidRPr="00713263">
        <w:t>:</w:t>
      </w:r>
    </w:p>
    <w:p w14:paraId="21327017" w14:textId="77777777" w:rsidR="00E309EC" w:rsidRPr="00230CA5" w:rsidRDefault="00E309EC" w:rsidP="00230CA5">
      <w:pPr>
        <w:pStyle w:val="COTCOCLV5-ASDEFCON"/>
      </w:pPr>
      <w:r w:rsidRPr="00230CA5">
        <w:t>any partitions and other improvements installed in or made to the GFF Licensed Area by or for the Contractor, a permitted sublicensee or a predecessor of any of them during the term of the GFF Licence;</w:t>
      </w:r>
    </w:p>
    <w:p w14:paraId="2702F4EE" w14:textId="77777777" w:rsidR="00E309EC" w:rsidRPr="00230CA5" w:rsidRDefault="00E309EC" w:rsidP="00230CA5">
      <w:pPr>
        <w:pStyle w:val="COTCOCLV5-ASDEFCON"/>
      </w:pPr>
      <w:r w:rsidRPr="00230CA5">
        <w:t>any special interest of the Contractor;</w:t>
      </w:r>
    </w:p>
    <w:p w14:paraId="377B0862" w14:textId="77777777" w:rsidR="00E309EC" w:rsidRPr="00230CA5" w:rsidRDefault="00E309EC" w:rsidP="00230CA5">
      <w:pPr>
        <w:pStyle w:val="COTCOCLV5-ASDEFCON"/>
      </w:pPr>
      <w:r w:rsidRPr="00230CA5">
        <w:t>goodwill occasioned by the Contractor, a permitted sublicensee or a predecessor of any of them during the GFF Licence Term;</w:t>
      </w:r>
    </w:p>
    <w:p w14:paraId="05FD5ABE" w14:textId="7EAE308D" w:rsidR="00E309EC" w:rsidRPr="00230CA5" w:rsidRDefault="00E309EC" w:rsidP="00230CA5">
      <w:pPr>
        <w:pStyle w:val="COTCOCLV5-ASDEFCON"/>
      </w:pPr>
      <w:r w:rsidRPr="00230CA5">
        <w:t xml:space="preserve">areas other than the GFF Licensed Area (except as provided for by clause </w:t>
      </w:r>
      <w:r w:rsidR="00BE61CF">
        <w:fldChar w:fldCharType="begin"/>
      </w:r>
      <w:r w:rsidR="00BE61CF">
        <w:instrText xml:space="preserve"> REF _Ref432497290 \w \h </w:instrText>
      </w:r>
      <w:r w:rsidR="00BE61CF">
        <w:fldChar w:fldCharType="separate"/>
      </w:r>
      <w:r w:rsidR="00653AC8">
        <w:t>4.2.6b(i)</w:t>
      </w:r>
      <w:r w:rsidR="00BE61CF">
        <w:fldChar w:fldCharType="end"/>
      </w:r>
      <w:r w:rsidRPr="00230CA5">
        <w:t>); or</w:t>
      </w:r>
    </w:p>
    <w:p w14:paraId="638ED4E8" w14:textId="77777777" w:rsidR="00E309EC" w:rsidRPr="00230CA5" w:rsidRDefault="00E309EC" w:rsidP="00230CA5">
      <w:pPr>
        <w:pStyle w:val="COTCOCLV5-ASDEFCON"/>
      </w:pPr>
      <w:r w:rsidRPr="00230CA5">
        <w:t>amounts equivalent to GST paid or payable in respect of a taxable supply for which the Commonwealth is entitled to an input tax credit.</w:t>
      </w:r>
    </w:p>
    <w:p w14:paraId="798AB6B9" w14:textId="66410411" w:rsidR="00E309EC" w:rsidRDefault="00E309EC" w:rsidP="00230742">
      <w:pPr>
        <w:pStyle w:val="COTCOCLV3-ASDEFCON"/>
      </w:pPr>
      <w:r>
        <w:t xml:space="preserve">A determination of a valuer made in accordance with this clause </w:t>
      </w:r>
      <w:r w:rsidR="00BE61CF">
        <w:fldChar w:fldCharType="begin"/>
      </w:r>
      <w:r w:rsidR="00BE61CF">
        <w:instrText xml:space="preserve"> REF _Ref216856628 \w \h </w:instrText>
      </w:r>
      <w:r w:rsidR="00BE61CF">
        <w:fldChar w:fldCharType="separate"/>
      </w:r>
      <w:r w:rsidR="00653AC8">
        <w:t>4.2</w:t>
      </w:r>
      <w:r w:rsidR="00BE61CF">
        <w:fldChar w:fldCharType="end"/>
      </w:r>
      <w:r>
        <w:t xml:space="preserve"> binds the parties. </w:t>
      </w:r>
    </w:p>
    <w:p w14:paraId="5990CD5E" w14:textId="77777777" w:rsidR="00E309EC" w:rsidRDefault="00E309EC" w:rsidP="00050072">
      <w:pPr>
        <w:pStyle w:val="COTCOCLV2-ASDEFCON"/>
      </w:pPr>
      <w:bookmarkStart w:id="25" w:name="_Toc64704937"/>
      <w:bookmarkStart w:id="26" w:name="_Ref234638792"/>
      <w:bookmarkStart w:id="27" w:name="_Ref237762548"/>
      <w:bookmarkStart w:id="28" w:name="_Toc419894450"/>
      <w:bookmarkStart w:id="29" w:name="_Toc419895126"/>
      <w:bookmarkStart w:id="30" w:name="_Ref420163709"/>
      <w:bookmarkStart w:id="31" w:name="_Toc429472607"/>
      <w:bookmarkStart w:id="32" w:name="_Ref4146930"/>
      <w:r w:rsidRPr="004D4F01">
        <w:t>Operating Expenses</w:t>
      </w:r>
      <w:bookmarkEnd w:id="25"/>
      <w:bookmarkEnd w:id="26"/>
      <w:bookmarkEnd w:id="27"/>
      <w:bookmarkEnd w:id="28"/>
      <w:bookmarkEnd w:id="29"/>
      <w:bookmarkEnd w:id="30"/>
      <w:bookmarkEnd w:id="31"/>
      <w:bookmarkEnd w:id="32"/>
    </w:p>
    <w:p w14:paraId="23237A39" w14:textId="77777777" w:rsidR="00E309EC" w:rsidRDefault="00122185" w:rsidP="00230742">
      <w:pPr>
        <w:pStyle w:val="COTCOCLV3-ASDEFCON"/>
      </w:pPr>
      <w:bookmarkStart w:id="33" w:name="_Ref4146896"/>
      <w:r w:rsidRPr="00713263">
        <w:t xml:space="preserve">If the Contractor </w:t>
      </w:r>
      <w:r>
        <w:t xml:space="preserve">uses a GFF Licensed Area for a purpose other than performing the Contractor’s obligations under and in connection with the Contract, the Commonwealth Representative may, at any time, by notice to the Contractor, require the Contractor </w:t>
      </w:r>
      <w:r w:rsidRPr="00713263">
        <w:t xml:space="preserve">pay </w:t>
      </w:r>
      <w:r>
        <w:t>to</w:t>
      </w:r>
      <w:r w:rsidRPr="00713263">
        <w:t xml:space="preserve"> the Commonwealth </w:t>
      </w:r>
      <w:r>
        <w:t xml:space="preserve">the amount of </w:t>
      </w:r>
      <w:r w:rsidRPr="00713263">
        <w:t xml:space="preserve">any increase in Operating Expenses </w:t>
      </w:r>
      <w:r>
        <w:t>that, in the opinion of the Commonwealth Representative, is attributable to that use.</w:t>
      </w:r>
      <w:bookmarkEnd w:id="33"/>
    </w:p>
    <w:p w14:paraId="2314A5D7" w14:textId="7FCF05D8" w:rsidR="00E309EC" w:rsidRDefault="00E309EC" w:rsidP="00230742">
      <w:pPr>
        <w:pStyle w:val="COTCOCLV3-ASDEFCON"/>
      </w:pPr>
      <w:r>
        <w:t xml:space="preserve">The Contractor shall pay to the Commonwealth an amount notified to it in accordance with clause </w:t>
      </w:r>
      <w:r w:rsidR="00BE61CF">
        <w:fldChar w:fldCharType="begin"/>
      </w:r>
      <w:r w:rsidR="00BE61CF">
        <w:instrText xml:space="preserve"> REF _Ref4146896 \w \h </w:instrText>
      </w:r>
      <w:r w:rsidR="00BE61CF">
        <w:fldChar w:fldCharType="separate"/>
      </w:r>
      <w:r w:rsidR="00653AC8">
        <w:t>4.3.1</w:t>
      </w:r>
      <w:r w:rsidR="00BE61CF">
        <w:fldChar w:fldCharType="end"/>
      </w:r>
      <w:r>
        <w:t xml:space="preserve"> within 20 Working Days after the date of the notice.</w:t>
      </w:r>
    </w:p>
    <w:p w14:paraId="6A2AE75E" w14:textId="77777777" w:rsidR="00E309EC" w:rsidRDefault="00E309EC" w:rsidP="00230742">
      <w:pPr>
        <w:pStyle w:val="COTCOCLV3-ASDEFCON"/>
      </w:pPr>
      <w:bookmarkStart w:id="34" w:name="_Ref462058351"/>
      <w:r>
        <w:t>The Contractor shall pay to the Commonwealth an amount in respect of Operating Expenses if the Commonwealth is reasonably satisfied the amount is attributable to an unreasonable or extravagant use of the GFF Licensed Area by the Contractor</w:t>
      </w:r>
      <w:r w:rsidRPr="00DE4BD5">
        <w:t xml:space="preserve"> </w:t>
      </w:r>
      <w:r>
        <w:t>in relation to a GFF Permitted Purpose</w:t>
      </w:r>
      <w:bookmarkEnd w:id="34"/>
      <w:r>
        <w:t>.</w:t>
      </w:r>
    </w:p>
    <w:p w14:paraId="0AFAFF2E" w14:textId="77777777" w:rsidR="00E309EC" w:rsidRPr="004D4F01" w:rsidRDefault="00E309EC" w:rsidP="00050072">
      <w:pPr>
        <w:pStyle w:val="COTCOCLV2-ASDEFCON"/>
      </w:pPr>
      <w:bookmarkStart w:id="35" w:name="_Ref214161768"/>
      <w:bookmarkStart w:id="36" w:name="_Ref214165119"/>
      <w:bookmarkStart w:id="37" w:name="_Toc419894451"/>
      <w:bookmarkStart w:id="38" w:name="_Toc419895127"/>
      <w:bookmarkStart w:id="39" w:name="_Toc429472608"/>
      <w:r w:rsidRPr="004D4F01">
        <w:t xml:space="preserve">Utilities and </w:t>
      </w:r>
      <w:r>
        <w:t>t</w:t>
      </w:r>
      <w:r w:rsidRPr="004D4F01">
        <w:t xml:space="preserve">elecommunications </w:t>
      </w:r>
      <w:r>
        <w:t>f</w:t>
      </w:r>
      <w:r w:rsidRPr="004D4F01">
        <w:t>acilities</w:t>
      </w:r>
      <w:bookmarkEnd w:id="35"/>
      <w:bookmarkEnd w:id="36"/>
      <w:bookmarkEnd w:id="37"/>
      <w:bookmarkEnd w:id="38"/>
      <w:bookmarkEnd w:id="39"/>
    </w:p>
    <w:p w14:paraId="5A1C4F1E" w14:textId="77777777" w:rsidR="00E309EC" w:rsidRDefault="00E309EC" w:rsidP="00230742">
      <w:pPr>
        <w:pStyle w:val="COTCOCLV3-ASDEFCON"/>
      </w:pPr>
      <w:bookmarkStart w:id="40" w:name="_Ref4146915"/>
      <w:r w:rsidRPr="00713263">
        <w:t xml:space="preserve">If the Contractor </w:t>
      </w:r>
      <w:r>
        <w:t xml:space="preserve">uses a GFF Licensed Area for a purpose other than performing the Contractor’s obligations under and in connection with the Contract, the Commonwealth Representative may, at any time, by notice to the Contractor, require the Contractor </w:t>
      </w:r>
      <w:r w:rsidRPr="00713263">
        <w:t xml:space="preserve">pay </w:t>
      </w:r>
      <w:r>
        <w:t>to</w:t>
      </w:r>
      <w:r w:rsidRPr="00713263">
        <w:t xml:space="preserve"> the Commonwealth </w:t>
      </w:r>
      <w:r>
        <w:t xml:space="preserve">the amount of </w:t>
      </w:r>
      <w:r w:rsidRPr="00713263">
        <w:t>any increase in</w:t>
      </w:r>
      <w:r>
        <w:t xml:space="preserve"> the costs of:</w:t>
      </w:r>
      <w:bookmarkEnd w:id="40"/>
    </w:p>
    <w:p w14:paraId="0B140FB6" w14:textId="77777777" w:rsidR="00E309EC" w:rsidRPr="00230CA5" w:rsidRDefault="00E309EC" w:rsidP="00230CA5">
      <w:pPr>
        <w:pStyle w:val="COTCOCLV4-ASDEFCON"/>
      </w:pPr>
      <w:r w:rsidRPr="00230CA5">
        <w:t>Defence internal and external telephone and fax facilities and internal and external data link facilities; and</w:t>
      </w:r>
    </w:p>
    <w:p w14:paraId="1BAB7C7B" w14:textId="77777777" w:rsidR="00E309EC" w:rsidRPr="00230CA5" w:rsidRDefault="00E309EC" w:rsidP="00230CA5">
      <w:pPr>
        <w:pStyle w:val="COTCOCLV4-ASDEFCON"/>
      </w:pPr>
      <w:r w:rsidRPr="00230CA5">
        <w:t>electricity, gas, water, sewerage and drainage services,</w:t>
      </w:r>
    </w:p>
    <w:p w14:paraId="1CD3397A" w14:textId="77777777" w:rsidR="00E309EC" w:rsidRDefault="00E309EC" w:rsidP="00050072">
      <w:pPr>
        <w:pStyle w:val="COTCOCLV3NONUM-ASDEFCON"/>
      </w:pPr>
      <w:r>
        <w:t>that, in the opinion of the Commonwealth Representative, is attributable to that</w:t>
      </w:r>
      <w:r w:rsidRPr="00713263">
        <w:t xml:space="preserve"> </w:t>
      </w:r>
      <w:r>
        <w:t>use.</w:t>
      </w:r>
    </w:p>
    <w:p w14:paraId="6E50B909" w14:textId="1FD20241" w:rsidR="00E309EC" w:rsidRDefault="00E309EC" w:rsidP="00230742">
      <w:pPr>
        <w:pStyle w:val="COTCOCLV3-ASDEFCON"/>
      </w:pPr>
      <w:r>
        <w:t xml:space="preserve">The Contractor shall pay to the Commonwealth an amount notified to it in accordance with clause </w:t>
      </w:r>
      <w:r w:rsidR="00BE61CF">
        <w:fldChar w:fldCharType="begin"/>
      </w:r>
      <w:r w:rsidR="00BE61CF">
        <w:instrText xml:space="preserve"> REF _Ref4146915 \w \h </w:instrText>
      </w:r>
      <w:r w:rsidR="00BE61CF">
        <w:fldChar w:fldCharType="separate"/>
      </w:r>
      <w:r w:rsidR="00653AC8">
        <w:t>4.4.1</w:t>
      </w:r>
      <w:r w:rsidR="00BE61CF">
        <w:fldChar w:fldCharType="end"/>
      </w:r>
      <w:r>
        <w:t xml:space="preserve"> within 20 Working Days after the date of the notice.</w:t>
      </w:r>
    </w:p>
    <w:p w14:paraId="29D7858F" w14:textId="4E072FC2" w:rsidR="00E309EC" w:rsidRDefault="00E309EC" w:rsidP="00230742">
      <w:pPr>
        <w:pStyle w:val="COTCOCLV3-ASDEFCON"/>
      </w:pPr>
      <w:r>
        <w:t xml:space="preserve">The Contractor shall pay to the Commonwealth an amount in respect of the costs of utilities or telecommunications facilities (to the extent not included in an amount referred to in clause </w:t>
      </w:r>
      <w:r w:rsidR="00BE61CF">
        <w:fldChar w:fldCharType="begin"/>
      </w:r>
      <w:r w:rsidR="00BE61CF">
        <w:instrText xml:space="preserve"> REF _Ref4146930 \w \h </w:instrText>
      </w:r>
      <w:r w:rsidR="00BE61CF">
        <w:fldChar w:fldCharType="separate"/>
      </w:r>
      <w:r w:rsidR="00653AC8">
        <w:t>4.3</w:t>
      </w:r>
      <w:r w:rsidR="00BE61CF">
        <w:fldChar w:fldCharType="end"/>
      </w:r>
      <w:r>
        <w:t>), if the Commonwealth is reasonably satisfied the amount is attributable to an unreasonable or extravagant use of those facilities by the Contractor in relation to a GFF Permitted Purpose.</w:t>
      </w:r>
    </w:p>
    <w:p w14:paraId="4C2B7905" w14:textId="77777777" w:rsidR="00E309EC" w:rsidRPr="00713263" w:rsidRDefault="00E309EC" w:rsidP="005E3410">
      <w:pPr>
        <w:pStyle w:val="NoteToDrafters-ASDEFCON"/>
      </w:pPr>
      <w:bookmarkStart w:id="41" w:name="_Ref234638978"/>
      <w:r>
        <w:t xml:space="preserve">and, if the Commonwealth </w:t>
      </w:r>
      <w:r w:rsidRPr="00713263">
        <w:t>requires the Contractor to install separate meterin</w:t>
      </w:r>
      <w:r>
        <w:t>g for a particular GFF Licensed Area, add …</w:t>
      </w:r>
    </w:p>
    <w:p w14:paraId="3ACE85E4" w14:textId="57707F41" w:rsidR="00E309EC" w:rsidRDefault="00E309EC" w:rsidP="00230742">
      <w:pPr>
        <w:pStyle w:val="COTCOCLV3-ASDEFCON"/>
      </w:pPr>
      <w:bookmarkStart w:id="42" w:name="_Ref420571735"/>
      <w:r w:rsidRPr="00713263">
        <w:t xml:space="preserve">The Contractor </w:t>
      </w:r>
      <w:r>
        <w:t>shall,</w:t>
      </w:r>
      <w:r w:rsidRPr="00713263">
        <w:t xml:space="preserve"> at its cost</w:t>
      </w:r>
      <w:r>
        <w:t>,</w:t>
      </w:r>
      <w:r w:rsidRPr="00713263">
        <w:t xml:space="preserve"> install separate electricity</w:t>
      </w:r>
      <w:r>
        <w:t xml:space="preserve">, telecommunications or other </w:t>
      </w:r>
      <w:r w:rsidRPr="00713263">
        <w:t xml:space="preserve">metering to the </w:t>
      </w:r>
      <w:r>
        <w:t xml:space="preserve">GFF Licensed Area at Annex </w:t>
      </w:r>
      <w:r w:rsidR="007D6B3F">
        <w:rPr>
          <w:b/>
        </w:rPr>
        <w:fldChar w:fldCharType="begin">
          <w:ffData>
            <w:name w:val=""/>
            <w:enabled/>
            <w:calcOnExit w:val="0"/>
            <w:textInput>
              <w:default w:val="[…INSERT ANNEX #…]"/>
            </w:textInput>
          </w:ffData>
        </w:fldChar>
      </w:r>
      <w:r w:rsidR="007D6B3F">
        <w:rPr>
          <w:b/>
        </w:rPr>
        <w:instrText xml:space="preserve"> FORMTEXT </w:instrText>
      </w:r>
      <w:r w:rsidR="007D6B3F">
        <w:rPr>
          <w:b/>
        </w:rPr>
      </w:r>
      <w:r w:rsidR="007D6B3F">
        <w:rPr>
          <w:b/>
        </w:rPr>
        <w:fldChar w:fldCharType="separate"/>
      </w:r>
      <w:r w:rsidR="007D6B3F">
        <w:rPr>
          <w:b/>
          <w:noProof/>
        </w:rPr>
        <w:t>[…INSERT ANNEX #…]</w:t>
      </w:r>
      <w:r w:rsidR="007D6B3F">
        <w:rPr>
          <w:b/>
        </w:rPr>
        <w:fldChar w:fldCharType="end"/>
      </w:r>
      <w:r>
        <w:t xml:space="preserve"> to </w:t>
      </w:r>
      <w:r w:rsidR="00AB73D5">
        <w:t>Attachment K</w:t>
      </w:r>
      <w:r>
        <w:t xml:space="preserve"> no later than</w:t>
      </w:r>
      <w:r w:rsidRPr="00713263">
        <w:t xml:space="preserve"> </w:t>
      </w:r>
      <w:r>
        <w:t>three</w:t>
      </w:r>
      <w:r w:rsidRPr="00713263">
        <w:t xml:space="preserve"> months </w:t>
      </w:r>
      <w:r>
        <w:t>after</w:t>
      </w:r>
      <w:r w:rsidRPr="00713263">
        <w:t xml:space="preserve"> the </w:t>
      </w:r>
      <w:r>
        <w:t>GFF Licence Application</w:t>
      </w:r>
      <w:r w:rsidRPr="00713263">
        <w:t xml:space="preserve"> Date </w:t>
      </w:r>
      <w:r>
        <w:t>for that area or a later time agreed by the Commonwealth Representative.</w:t>
      </w:r>
    </w:p>
    <w:p w14:paraId="1FF343D6" w14:textId="77777777" w:rsidR="00E309EC" w:rsidRDefault="00E309EC" w:rsidP="005E3410">
      <w:pPr>
        <w:pStyle w:val="NoteToDrafters-ASDEFCON"/>
      </w:pPr>
      <w:r>
        <w:t xml:space="preserve">Note to drafters:  </w:t>
      </w:r>
      <w:r w:rsidRPr="00713263">
        <w:t xml:space="preserve">Defence is obliged, under the Energy Efficiency in Government Operations Policy 2006 (EEGO) to install progressively </w:t>
      </w:r>
      <w:r>
        <w:t>sub-meters at relevant Commonwealth Premises used by Defence</w:t>
      </w:r>
      <w:r w:rsidRPr="00713263">
        <w:t xml:space="preserve"> to measure and monitor energy usage and to identify efficiency opportunities, address p</w:t>
      </w:r>
      <w:r>
        <w:t xml:space="preserve">roblems and evaluate outcomes. </w:t>
      </w:r>
    </w:p>
    <w:p w14:paraId="527E3192" w14:textId="77777777" w:rsidR="00E309EC" w:rsidRDefault="00E309EC" w:rsidP="005E3410">
      <w:pPr>
        <w:pStyle w:val="NoteToDrafters-ASDEFCON"/>
      </w:pPr>
      <w:r w:rsidRPr="00713263">
        <w:t xml:space="preserve">Advice should be sought from </w:t>
      </w:r>
      <w:r w:rsidRPr="00846D87">
        <w:t>[</w:t>
      </w:r>
      <w:r w:rsidRPr="005C1283">
        <w:t>Defence's environmental team</w:t>
      </w:r>
      <w:r w:rsidRPr="00846D87">
        <w:t>] or the Australian Greenhouse Office before agreeing to deleting or modifying clause</w:t>
      </w:r>
      <w:r w:rsidRPr="00713263">
        <w:t xml:space="preserve"> </w:t>
      </w:r>
      <w:r>
        <w:t xml:space="preserve">8.4.4. </w:t>
      </w:r>
    </w:p>
    <w:p w14:paraId="4E409D28" w14:textId="77777777" w:rsidR="00E309EC" w:rsidRPr="004D4F01" w:rsidRDefault="00E309EC" w:rsidP="005E3410">
      <w:pPr>
        <w:pStyle w:val="NoteToDrafters-ASDEFCON"/>
      </w:pPr>
      <w:r w:rsidRPr="00713263">
        <w:t>Please also consider the cost implications for Defence, as well as the broader EEGO requirements, before agreeing to pay the Contractor's costs of installing separate digital electricity metering.</w:t>
      </w:r>
    </w:p>
    <w:p w14:paraId="1FD9EFAF" w14:textId="77777777" w:rsidR="00E309EC" w:rsidRDefault="00E309EC" w:rsidP="005E3410">
      <w:pPr>
        <w:pStyle w:val="ASDEFCONNormal"/>
      </w:pPr>
    </w:p>
    <w:p w14:paraId="06CCD27C" w14:textId="77777777" w:rsidR="00E309EC" w:rsidRDefault="00E309EC" w:rsidP="005E3410">
      <w:pPr>
        <w:pStyle w:val="NoteToDrafters-ASDEFCON"/>
      </w:pPr>
      <w:r w:rsidRPr="00E44FCE">
        <w:t>and include the following definition in the Glossary in its appropriate alphabetical position …</w:t>
      </w:r>
    </w:p>
    <w:tbl>
      <w:tblPr>
        <w:tblW w:w="8363" w:type="dxa"/>
        <w:tblInd w:w="-175" w:type="dxa"/>
        <w:tblLayout w:type="fixed"/>
        <w:tblLook w:val="0000" w:firstRow="0" w:lastRow="0" w:firstColumn="0" w:lastColumn="0" w:noHBand="0" w:noVBand="0"/>
      </w:tblPr>
      <w:tblGrid>
        <w:gridCol w:w="2221"/>
        <w:gridCol w:w="6142"/>
      </w:tblGrid>
      <w:tr w:rsidR="00E309EC" w:rsidRPr="0050623B" w14:paraId="004335D0" w14:textId="77777777" w:rsidTr="00044CE5">
        <w:tc>
          <w:tcPr>
            <w:tcW w:w="2221" w:type="dxa"/>
          </w:tcPr>
          <w:p w14:paraId="7AB3A494" w14:textId="77777777" w:rsidR="00E309EC" w:rsidRPr="007A5C36" w:rsidRDefault="00E309EC" w:rsidP="00050072">
            <w:pPr>
              <w:pStyle w:val="Table10ptText-ASDEFCON"/>
            </w:pPr>
            <w:r w:rsidRPr="007A5C36">
              <w:t>GFF Licence Fee</w:t>
            </w:r>
          </w:p>
        </w:tc>
        <w:tc>
          <w:tcPr>
            <w:tcW w:w="6142" w:type="dxa"/>
          </w:tcPr>
          <w:p w14:paraId="58BDB12F" w14:textId="4850668C" w:rsidR="00E309EC" w:rsidRPr="007A5C36" w:rsidRDefault="00E309EC" w:rsidP="007D6B3F">
            <w:pPr>
              <w:pStyle w:val="Table10ptText-ASDEFCON"/>
            </w:pPr>
            <w:r w:rsidRPr="007A5C36">
              <w:t xml:space="preserve">means </w:t>
            </w:r>
            <w:r w:rsidR="007D6B3F">
              <w:rPr>
                <w:b/>
              </w:rPr>
              <w:fldChar w:fldCharType="begin">
                <w:ffData>
                  <w:name w:val="Text2"/>
                  <w:enabled/>
                  <w:calcOnExit w:val="0"/>
                  <w:textInput>
                    <w:default w:val="[…INSERT AMOUNT…]"/>
                  </w:textInput>
                </w:ffData>
              </w:fldChar>
            </w:r>
            <w:bookmarkStart w:id="43" w:name="Text2"/>
            <w:r w:rsidR="007D6B3F">
              <w:rPr>
                <w:b/>
              </w:rPr>
              <w:instrText xml:space="preserve"> FORMTEXT </w:instrText>
            </w:r>
            <w:r w:rsidR="007D6B3F">
              <w:rPr>
                <w:b/>
              </w:rPr>
            </w:r>
            <w:r w:rsidR="007D6B3F">
              <w:rPr>
                <w:b/>
              </w:rPr>
              <w:fldChar w:fldCharType="separate"/>
            </w:r>
            <w:r w:rsidR="007D6B3F">
              <w:rPr>
                <w:b/>
                <w:noProof/>
              </w:rPr>
              <w:t>[…</w:t>
            </w:r>
            <w:bookmarkStart w:id="44" w:name="_GoBack"/>
            <w:r w:rsidR="007D6B3F">
              <w:rPr>
                <w:b/>
                <w:noProof/>
              </w:rPr>
              <w:t>INSERT</w:t>
            </w:r>
            <w:bookmarkEnd w:id="44"/>
            <w:r w:rsidR="007D6B3F">
              <w:rPr>
                <w:b/>
                <w:noProof/>
              </w:rPr>
              <w:t xml:space="preserve"> AMOUNT…]</w:t>
            </w:r>
            <w:r w:rsidR="007D6B3F">
              <w:rPr>
                <w:b/>
              </w:rPr>
              <w:fldChar w:fldCharType="end"/>
            </w:r>
            <w:bookmarkEnd w:id="43"/>
            <w:r w:rsidRPr="007A5C36">
              <w:t xml:space="preserve"> adjusted as provided in clause 8.2 of </w:t>
            </w:r>
            <w:r w:rsidR="00AB73D5">
              <w:t>Attachment K</w:t>
            </w:r>
            <w:r w:rsidRPr="007A5C36">
              <w:t>.</w:t>
            </w:r>
          </w:p>
        </w:tc>
      </w:tr>
      <w:tr w:rsidR="00E309EC" w:rsidRPr="0050623B" w14:paraId="34DA04C8" w14:textId="77777777" w:rsidTr="00044CE5">
        <w:tc>
          <w:tcPr>
            <w:tcW w:w="2221" w:type="dxa"/>
          </w:tcPr>
          <w:p w14:paraId="2D7428F5" w14:textId="77777777" w:rsidR="00E309EC" w:rsidRPr="007A5C36" w:rsidRDefault="00E309EC" w:rsidP="00050072">
            <w:pPr>
              <w:pStyle w:val="Table10ptText-ASDEFCON"/>
            </w:pPr>
            <w:r w:rsidRPr="007A5C36">
              <w:t>Market Review Date</w:t>
            </w:r>
          </w:p>
          <w:p w14:paraId="5C5401EA" w14:textId="77777777" w:rsidR="00E309EC" w:rsidRPr="003E79C4" w:rsidRDefault="00E309EC" w:rsidP="00044CE5">
            <w:pPr>
              <w:ind w:firstLine="737"/>
            </w:pPr>
          </w:p>
        </w:tc>
        <w:tc>
          <w:tcPr>
            <w:tcW w:w="6142" w:type="dxa"/>
          </w:tcPr>
          <w:p w14:paraId="1DDA5E1A" w14:textId="77777777" w:rsidR="00E309EC" w:rsidRPr="007A5C36" w:rsidRDefault="00E309EC" w:rsidP="00050072">
            <w:pPr>
              <w:pStyle w:val="Table10ptText-ASDEFCON"/>
            </w:pPr>
            <w:r w:rsidRPr="007A5C36">
              <w:t>means each of the following dates:</w:t>
            </w:r>
          </w:p>
          <w:p w14:paraId="5D58DB18" w14:textId="1EC40BA6" w:rsidR="00E309EC" w:rsidRPr="007A5C36" w:rsidRDefault="007D6B3F" w:rsidP="00050072">
            <w:pPr>
              <w:pStyle w:val="Table10ptSub1-ASDEFCON"/>
            </w:pPr>
            <w:r>
              <w:fldChar w:fldCharType="begin">
                <w:ffData>
                  <w:name w:val="Text3"/>
                  <w:enabled/>
                  <w:calcOnExit w:val="0"/>
                  <w:textInput>
                    <w:default w:val="[…INSERT DATES…]"/>
                  </w:textInput>
                </w:ffData>
              </w:fldChar>
            </w:r>
            <w:bookmarkStart w:id="45" w:name="Text3"/>
            <w:r>
              <w:instrText xml:space="preserve"> FORMTEXT </w:instrText>
            </w:r>
            <w:r>
              <w:fldChar w:fldCharType="separate"/>
            </w:r>
            <w:r>
              <w:rPr>
                <w:noProof/>
              </w:rPr>
              <w:t>[…INSERT DATES…]</w:t>
            </w:r>
            <w:r>
              <w:fldChar w:fldCharType="end"/>
            </w:r>
            <w:bookmarkEnd w:id="45"/>
            <w:r w:rsidR="00E309EC" w:rsidRPr="007A5C36">
              <w:t>.</w:t>
            </w:r>
          </w:p>
        </w:tc>
      </w:tr>
    </w:tbl>
    <w:p w14:paraId="2AF63710" w14:textId="77777777" w:rsidR="00E309EC" w:rsidRDefault="00E309EC" w:rsidP="005E3410">
      <w:pPr>
        <w:pStyle w:val="ASDEFCONNormal"/>
      </w:pPr>
    </w:p>
    <w:p w14:paraId="42AB2273" w14:textId="77777777" w:rsidR="00E309EC" w:rsidRPr="005E3410" w:rsidRDefault="00E309EC" w:rsidP="005E3410">
      <w:pPr>
        <w:pStyle w:val="ASDEFCONNormal"/>
        <w:rPr>
          <w:b/>
          <w:i/>
        </w:rPr>
      </w:pPr>
      <w:r w:rsidRPr="005E3410">
        <w:rPr>
          <w:b/>
          <w:i/>
        </w:rPr>
        <w:t>F. Airfield rights</w:t>
      </w:r>
    </w:p>
    <w:p w14:paraId="3A55741D" w14:textId="77777777" w:rsidR="00E309EC" w:rsidRPr="00930AE8" w:rsidRDefault="00E309EC" w:rsidP="005E3410">
      <w:pPr>
        <w:pStyle w:val="NoteToDrafters-ASDEFCON"/>
      </w:pPr>
      <w:r>
        <w:t xml:space="preserve">Note to drafters:  </w:t>
      </w:r>
      <w:r w:rsidRPr="00A34267">
        <w:t xml:space="preserve">If </w:t>
      </w:r>
      <w:r>
        <w:t>a</w:t>
      </w:r>
      <w:r w:rsidRPr="00A34267">
        <w:t xml:space="preserve"> </w:t>
      </w:r>
      <w:r>
        <w:t xml:space="preserve">GFF Licensed Area includes </w:t>
      </w:r>
      <w:r w:rsidRPr="00A34267">
        <w:t>airfield facilities</w:t>
      </w:r>
      <w:r>
        <w:t xml:space="preserve">, add the following clause as a new clause 3.3.  </w:t>
      </w:r>
    </w:p>
    <w:p w14:paraId="7B544A4F" w14:textId="2B5761AF" w:rsidR="00230742" w:rsidRDefault="002C01CC" w:rsidP="00230742">
      <w:pPr>
        <w:pStyle w:val="COTCOCLV1-ASDEFCON"/>
      </w:pPr>
      <w:bookmarkStart w:id="46" w:name="_Ref213840011"/>
      <w:bookmarkStart w:id="47" w:name="_Toc419894452"/>
      <w:bookmarkStart w:id="48" w:name="_Toc419895128"/>
      <w:bookmarkStart w:id="49" w:name="_Toc429472609"/>
      <w:bookmarkEnd w:id="3"/>
      <w:bookmarkEnd w:id="41"/>
      <w:bookmarkEnd w:id="42"/>
      <w:r>
        <w:t>RIGHTS UNDER THE GFF LICENCE</w:t>
      </w:r>
    </w:p>
    <w:p w14:paraId="6BB3A75E" w14:textId="77777777" w:rsidR="00E309EC" w:rsidRPr="00713263" w:rsidRDefault="00E309EC" w:rsidP="00050072">
      <w:pPr>
        <w:pStyle w:val="COTCOCLV2-ASDEFCON"/>
      </w:pPr>
      <w:r w:rsidRPr="00713263">
        <w:t>Airfield rights</w:t>
      </w:r>
      <w:bookmarkEnd w:id="46"/>
      <w:bookmarkEnd w:id="47"/>
      <w:bookmarkEnd w:id="48"/>
      <w:bookmarkEnd w:id="49"/>
    </w:p>
    <w:p w14:paraId="6628A5ED" w14:textId="6D34D728" w:rsidR="00E309EC" w:rsidRDefault="00E309EC" w:rsidP="00230742">
      <w:pPr>
        <w:pStyle w:val="COTCOCLV3-ASDEFCON"/>
      </w:pPr>
      <w:bookmarkStart w:id="50" w:name="_Ref432511138"/>
      <w:r w:rsidRPr="00713263">
        <w:t xml:space="preserve">The Commonwealth </w:t>
      </w:r>
      <w:r>
        <w:t>shall</w:t>
      </w:r>
      <w:r w:rsidRPr="00713263">
        <w:t xml:space="preserve"> provide the Contractor with reasonable access to </w:t>
      </w:r>
      <w:r>
        <w:t>and</w:t>
      </w:r>
      <w:r w:rsidRPr="00713263">
        <w:t xml:space="preserve"> use </w:t>
      </w:r>
      <w:r>
        <w:t>of</w:t>
      </w:r>
      <w:r w:rsidRPr="00713263">
        <w:t xml:space="preserve"> the Airfield and </w:t>
      </w:r>
      <w:r>
        <w:t xml:space="preserve">the </w:t>
      </w:r>
      <w:r w:rsidRPr="00713263">
        <w:t xml:space="preserve">navigational facilities, air traffic control, aviation rescue, firefighting facilities and meteorological services on the </w:t>
      </w:r>
      <w:r>
        <w:t xml:space="preserve">Commonwealth Premises in which the GFF Licensed Area at Annex </w:t>
      </w:r>
      <w:r w:rsidR="007D6B3F">
        <w:rPr>
          <w:b/>
        </w:rPr>
        <w:fldChar w:fldCharType="begin">
          <w:ffData>
            <w:name w:val=""/>
            <w:enabled/>
            <w:calcOnExit w:val="0"/>
            <w:textInput>
              <w:default w:val="[…INSERT ANNEX #…]"/>
            </w:textInput>
          </w:ffData>
        </w:fldChar>
      </w:r>
      <w:r w:rsidR="007D6B3F">
        <w:rPr>
          <w:b/>
        </w:rPr>
        <w:instrText xml:space="preserve"> FORMTEXT </w:instrText>
      </w:r>
      <w:r w:rsidR="007D6B3F">
        <w:rPr>
          <w:b/>
        </w:rPr>
      </w:r>
      <w:r w:rsidR="007D6B3F">
        <w:rPr>
          <w:b/>
        </w:rPr>
        <w:fldChar w:fldCharType="separate"/>
      </w:r>
      <w:r w:rsidR="007D6B3F">
        <w:rPr>
          <w:b/>
          <w:noProof/>
        </w:rPr>
        <w:t>[…INSERT ANNEX #…]</w:t>
      </w:r>
      <w:r w:rsidR="007D6B3F">
        <w:rPr>
          <w:b/>
        </w:rPr>
        <w:fldChar w:fldCharType="end"/>
      </w:r>
      <w:r>
        <w:t xml:space="preserve"> to </w:t>
      </w:r>
      <w:r w:rsidR="00AB73D5">
        <w:t>Attachment K</w:t>
      </w:r>
      <w:r>
        <w:t xml:space="preserve"> is located</w:t>
      </w:r>
      <w:r w:rsidRPr="00713263">
        <w:t xml:space="preserve"> to enable the Contractor to carry out its obligations under the Contract.</w:t>
      </w:r>
      <w:bookmarkEnd w:id="50"/>
    </w:p>
    <w:p w14:paraId="40725AC7" w14:textId="46BFA883" w:rsidR="00E309EC" w:rsidRDefault="00E309EC" w:rsidP="00230742">
      <w:pPr>
        <w:pStyle w:val="COTCOCLV3-ASDEFCON"/>
      </w:pPr>
      <w:bookmarkStart w:id="51" w:name="_Ref4146973"/>
      <w:r>
        <w:t xml:space="preserve">The Commonwealth Representative may, by notice to the Contractor, require the Contractor to </w:t>
      </w:r>
      <w:r w:rsidRPr="00713263">
        <w:t xml:space="preserve">pay </w:t>
      </w:r>
      <w:r>
        <w:t>to</w:t>
      </w:r>
      <w:r w:rsidRPr="00713263">
        <w:t xml:space="preserve"> the Commonwealth</w:t>
      </w:r>
      <w:r>
        <w:t xml:space="preserve"> so much of the amounts incurred by the Commonwealth in relation to the Airfield and the</w:t>
      </w:r>
      <w:r w:rsidRPr="00713263">
        <w:t xml:space="preserve"> </w:t>
      </w:r>
      <w:r>
        <w:t xml:space="preserve">services referred to in clause </w:t>
      </w:r>
      <w:r w:rsidR="00BE61CF">
        <w:fldChar w:fldCharType="begin"/>
      </w:r>
      <w:r w:rsidR="00BE61CF">
        <w:instrText xml:space="preserve"> REF _Ref432511138 \w \h </w:instrText>
      </w:r>
      <w:r w:rsidR="00BE61CF">
        <w:fldChar w:fldCharType="separate"/>
      </w:r>
      <w:r w:rsidR="00653AC8">
        <w:t>5.1.1</w:t>
      </w:r>
      <w:r w:rsidR="00BE61CF">
        <w:fldChar w:fldCharType="end"/>
      </w:r>
      <w:r>
        <w:t xml:space="preserve"> as, in the opinion of the Commonwealth Representative, is attributable to the Contractor’s access to and use of the Airfield.</w:t>
      </w:r>
      <w:bookmarkEnd w:id="51"/>
    </w:p>
    <w:p w14:paraId="7E114A6C" w14:textId="7B9659C9" w:rsidR="00E309EC" w:rsidRDefault="00E309EC" w:rsidP="00230742">
      <w:pPr>
        <w:pStyle w:val="COTCOCLV3-ASDEFCON"/>
      </w:pPr>
      <w:r>
        <w:t xml:space="preserve">The Contractor shall pay to the Commonwealth an amount notified to it in accordance with clause </w:t>
      </w:r>
      <w:r w:rsidR="00BE61CF">
        <w:fldChar w:fldCharType="begin"/>
      </w:r>
      <w:r w:rsidR="00BE61CF">
        <w:instrText xml:space="preserve"> REF _Ref4146973 \w \h </w:instrText>
      </w:r>
      <w:r w:rsidR="00BE61CF">
        <w:fldChar w:fldCharType="separate"/>
      </w:r>
      <w:r w:rsidR="00653AC8">
        <w:t>5.1.2</w:t>
      </w:r>
      <w:r w:rsidR="00BE61CF">
        <w:fldChar w:fldCharType="end"/>
      </w:r>
      <w:r>
        <w:t xml:space="preserve"> within 20 Working Days after the date of the notice.</w:t>
      </w:r>
    </w:p>
    <w:p w14:paraId="78611208" w14:textId="77777777" w:rsidR="00E309EC" w:rsidRDefault="00E309EC" w:rsidP="005E3410">
      <w:pPr>
        <w:pStyle w:val="NoteToDrafters-ASDEFCON"/>
      </w:pPr>
      <w:r w:rsidRPr="00E44FCE">
        <w:t xml:space="preserve">and include the following definition in the Glossary in </w:t>
      </w:r>
      <w:r>
        <w:t xml:space="preserve">its appropriate </w:t>
      </w:r>
      <w:r w:rsidRPr="00E44FCE">
        <w:t>alphabetical position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6748"/>
      </w:tblGrid>
      <w:tr w:rsidR="00E309EC" w:rsidRPr="0050623B" w14:paraId="2DADDE2C" w14:textId="77777777" w:rsidTr="00930B3A">
        <w:trPr>
          <w:jc w:val="center"/>
        </w:trPr>
        <w:tc>
          <w:tcPr>
            <w:tcW w:w="1557" w:type="dxa"/>
          </w:tcPr>
          <w:p w14:paraId="3EFDC666" w14:textId="77777777" w:rsidR="00E309EC" w:rsidRPr="007A5C36" w:rsidRDefault="00E309EC" w:rsidP="00050072">
            <w:pPr>
              <w:pStyle w:val="Table10ptText-ASDEFCON"/>
            </w:pPr>
            <w:r w:rsidRPr="007A5C36">
              <w:t>Airfield</w:t>
            </w:r>
          </w:p>
        </w:tc>
        <w:tc>
          <w:tcPr>
            <w:tcW w:w="6748" w:type="dxa"/>
          </w:tcPr>
          <w:p w14:paraId="28B11CE2" w14:textId="756F0FEA" w:rsidR="00E309EC" w:rsidRPr="007A5C36" w:rsidRDefault="00E309EC" w:rsidP="00050072">
            <w:pPr>
              <w:pStyle w:val="Table10ptText-ASDEFCON"/>
            </w:pPr>
            <w:r w:rsidRPr="007A5C36">
              <w:t xml:space="preserve">means the area so identified on the plan at Appendix 1 of an annex to </w:t>
            </w:r>
            <w:r w:rsidR="00AB73D5">
              <w:t>Attachment K</w:t>
            </w:r>
            <w:r w:rsidRPr="007A5C36">
              <w:t>.</w:t>
            </w:r>
          </w:p>
        </w:tc>
      </w:tr>
    </w:tbl>
    <w:p w14:paraId="0231102F" w14:textId="77777777" w:rsidR="00E309EC" w:rsidRPr="004920E7" w:rsidRDefault="00E309EC" w:rsidP="005E3410">
      <w:pPr>
        <w:pStyle w:val="ASDEFCONNormal"/>
      </w:pPr>
      <w:bookmarkStart w:id="52" w:name="_Toc429391908"/>
      <w:bookmarkStart w:id="53" w:name="_Toc429391916"/>
      <w:bookmarkStart w:id="54" w:name="_Toc429391918"/>
      <w:bookmarkStart w:id="55" w:name="_Toc429391927"/>
      <w:bookmarkStart w:id="56" w:name="_Toc429392021"/>
      <w:bookmarkStart w:id="57" w:name="_Toc429391951"/>
      <w:bookmarkStart w:id="58" w:name="_Toc429391955"/>
      <w:bookmarkStart w:id="59" w:name="_Toc429391966"/>
      <w:bookmarkStart w:id="60" w:name="_Toc429391989"/>
      <w:bookmarkStart w:id="61" w:name="_Toc429391991"/>
      <w:bookmarkStart w:id="62" w:name="_Toc429391994"/>
      <w:bookmarkStart w:id="63" w:name="_Toc429391995"/>
      <w:bookmarkStart w:id="64" w:name="_Toc429391998"/>
      <w:bookmarkStart w:id="65" w:name="_Toc429392019"/>
      <w:bookmarkStart w:id="66" w:name="_Toc429392055"/>
      <w:bookmarkStart w:id="67" w:name="_Toc429392056"/>
      <w:bookmarkStart w:id="68" w:name="_Toc429392057"/>
      <w:bookmarkStart w:id="69" w:name="_Toc429392059"/>
      <w:bookmarkStart w:id="70" w:name="_Toc429392061"/>
      <w:bookmarkStart w:id="71" w:name="_Toc429392062"/>
      <w:bookmarkStart w:id="72" w:name="_Toc429392065"/>
      <w:bookmarkStart w:id="73" w:name="_Toc429392066"/>
      <w:bookmarkStart w:id="74" w:name="_Toc429392068"/>
      <w:bookmarkStart w:id="75" w:name="_Toc429392069"/>
      <w:bookmarkStart w:id="76" w:name="_Toc429392070"/>
      <w:bookmarkStart w:id="77" w:name="_Toc429392071"/>
      <w:bookmarkStart w:id="78" w:name="_Toc429392072"/>
      <w:bookmarkStart w:id="79" w:name="_Toc429392073"/>
      <w:bookmarkStart w:id="80" w:name="_Toc429392074"/>
      <w:bookmarkStart w:id="81" w:name="_Toc429392075"/>
      <w:bookmarkStart w:id="82" w:name="_Toc429392076"/>
      <w:bookmarkStart w:id="83" w:name="_Toc429392077"/>
      <w:bookmarkStart w:id="84" w:name="_Toc429392088"/>
      <w:bookmarkStart w:id="85" w:name="_Toc429392104"/>
      <w:bookmarkStart w:id="86" w:name="_Toc429392111"/>
      <w:bookmarkStart w:id="87" w:name="_Toc42939211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sectPr w:rsidR="00E309EC" w:rsidRPr="004920E7" w:rsidSect="00351DBE">
      <w:type w:val="continuous"/>
      <w:pgSz w:w="11906" w:h="16838" w:code="9"/>
      <w:pgMar w:top="1440" w:right="1797" w:bottom="1440" w:left="1797" w:header="720" w:footer="448" w:gutter="0"/>
      <w:cols w:space="720"/>
      <w:titlePg/>
      <w:docGrid w:linePitch="31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1BFDED" w16cid:durableId="2835787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F12C6" w14:textId="77777777" w:rsidR="00005057" w:rsidRDefault="00005057">
      <w:r>
        <w:separator/>
      </w:r>
    </w:p>
  </w:endnote>
  <w:endnote w:type="continuationSeparator" w:id="0">
    <w:p w14:paraId="333CFAFB" w14:textId="77777777" w:rsidR="00005057" w:rsidRDefault="00005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6077D9D0" w14:textId="77777777" w:rsidTr="008C77D8">
      <w:tc>
        <w:tcPr>
          <w:tcW w:w="2500" w:type="pct"/>
        </w:tcPr>
        <w:p w14:paraId="61A6BCF5" w14:textId="51398ADA" w:rsidR="00901108" w:rsidRDefault="000A78D3" w:rsidP="003A225B">
          <w:pPr>
            <w:pStyle w:val="ASDEFCONHeaderFooterLeft"/>
          </w:pPr>
          <w:fldSimple w:instr=" DOCPROPERTY Footer_Left ">
            <w:r w:rsidR="00653AC8">
              <w:t>Attachment to Draft Conditions of Contract</w:t>
            </w:r>
          </w:fldSimple>
          <w:r w:rsidR="00901108">
            <w:t xml:space="preserve"> (</w:t>
          </w:r>
          <w:fldSimple w:instr=" DOCPROPERTY  Version  \* MERGEFORMAT ">
            <w:r w:rsidR="00653AC8">
              <w:t>V1</w:t>
            </w:r>
            <w:r w:rsidR="003A225B">
              <w:t>.2</w:t>
            </w:r>
          </w:fldSimple>
          <w:r w:rsidR="00184B94">
            <w:t>)</w:t>
          </w:r>
        </w:p>
      </w:tc>
      <w:tc>
        <w:tcPr>
          <w:tcW w:w="2500" w:type="pct"/>
        </w:tcPr>
        <w:p w14:paraId="54ABDE31" w14:textId="2336C636" w:rsidR="00901108" w:rsidRDefault="00901108" w:rsidP="008C77D8">
          <w:pPr>
            <w:pStyle w:val="ASDEFCONHeaderFooterRight"/>
          </w:pPr>
          <w:r>
            <w:fldChar w:fldCharType="begin"/>
          </w:r>
          <w:r>
            <w:instrText xml:space="preserve"> PAGE </w:instrText>
          </w:r>
          <w:r>
            <w:fldChar w:fldCharType="separate"/>
          </w:r>
          <w:r w:rsidR="00005057">
            <w:rPr>
              <w:noProof/>
            </w:rPr>
            <w:t>1</w:t>
          </w:r>
          <w:r>
            <w:rPr>
              <w:noProof/>
            </w:rPr>
            <w:fldChar w:fldCharType="end"/>
          </w:r>
        </w:p>
      </w:tc>
    </w:tr>
    <w:tr w:rsidR="00901108" w14:paraId="2376EF79" w14:textId="77777777" w:rsidTr="008C77D8">
      <w:tc>
        <w:tcPr>
          <w:tcW w:w="5000" w:type="pct"/>
          <w:gridSpan w:val="2"/>
        </w:tcPr>
        <w:p w14:paraId="70EBDC7F" w14:textId="4B4066D4" w:rsidR="00901108" w:rsidRDefault="000A78D3" w:rsidP="008C77D8">
          <w:pPr>
            <w:pStyle w:val="ASDEFCONHeaderFooterClassification"/>
          </w:pPr>
          <w:fldSimple w:instr=" DOCPROPERTY Classification ">
            <w:r w:rsidR="00653AC8">
              <w:t>OFFICIAL</w:t>
            </w:r>
          </w:fldSimple>
        </w:p>
      </w:tc>
    </w:tr>
  </w:tbl>
  <w:p w14:paraId="24CDA7D6" w14:textId="77777777" w:rsidR="00901108" w:rsidRPr="006514D2" w:rsidRDefault="00901108" w:rsidP="006514D2">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40235DE8" w14:textId="77777777" w:rsidTr="008C77D8">
      <w:tc>
        <w:tcPr>
          <w:tcW w:w="2500" w:type="pct"/>
        </w:tcPr>
        <w:p w14:paraId="783656BC" w14:textId="6CAE6E2F" w:rsidR="00901108" w:rsidRDefault="000A78D3" w:rsidP="00204362">
          <w:pPr>
            <w:pStyle w:val="ASDEFCONHeaderFooterLeft"/>
          </w:pPr>
          <w:fldSimple w:instr=" DOCPROPERTY Footer_Left ">
            <w:r w:rsidR="00653AC8">
              <w:t>Attachment to Draft Conditions of Contract</w:t>
            </w:r>
          </w:fldSimple>
          <w:r w:rsidR="00901108">
            <w:t xml:space="preserve"> (</w:t>
          </w:r>
          <w:r w:rsidR="00005057">
            <w:fldChar w:fldCharType="begin"/>
          </w:r>
          <w:r w:rsidR="00005057">
            <w:instrText xml:space="preserve"> DOCPROPERTY  Version  \* MERGEFORMAT </w:instrText>
          </w:r>
          <w:r w:rsidR="00005057">
            <w:fldChar w:fldCharType="separate"/>
          </w:r>
          <w:r w:rsidR="00653AC8">
            <w:t>V1.1</w:t>
          </w:r>
          <w:r w:rsidR="00005057">
            <w:fldChar w:fldCharType="end"/>
          </w:r>
          <w:r w:rsidR="00F24DA8">
            <w:t>)</w:t>
          </w:r>
        </w:p>
      </w:tc>
      <w:tc>
        <w:tcPr>
          <w:tcW w:w="2500" w:type="pct"/>
        </w:tcPr>
        <w:p w14:paraId="57AA6CF8" w14:textId="19BB8C13" w:rsidR="00901108" w:rsidRDefault="00901108" w:rsidP="008C77D8">
          <w:pPr>
            <w:pStyle w:val="ASDEFCONHeaderFooterRight"/>
          </w:pPr>
          <w:r>
            <w:fldChar w:fldCharType="begin"/>
          </w:r>
          <w:r>
            <w:instrText xml:space="preserve"> PAGE </w:instrText>
          </w:r>
          <w:r>
            <w:fldChar w:fldCharType="separate"/>
          </w:r>
          <w:r w:rsidR="00653AC8">
            <w:rPr>
              <w:noProof/>
            </w:rPr>
            <w:t>3</w:t>
          </w:r>
          <w:r>
            <w:rPr>
              <w:noProof/>
            </w:rPr>
            <w:fldChar w:fldCharType="end"/>
          </w:r>
        </w:p>
      </w:tc>
    </w:tr>
    <w:tr w:rsidR="00901108" w14:paraId="640BA6CA" w14:textId="77777777" w:rsidTr="008C77D8">
      <w:tc>
        <w:tcPr>
          <w:tcW w:w="5000" w:type="pct"/>
          <w:gridSpan w:val="2"/>
        </w:tcPr>
        <w:p w14:paraId="27D651C4" w14:textId="61C0ADE3" w:rsidR="00901108" w:rsidRDefault="000A78D3" w:rsidP="008C77D8">
          <w:pPr>
            <w:pStyle w:val="ASDEFCONHeaderFooterClassification"/>
          </w:pPr>
          <w:fldSimple w:instr=" DOCPROPERTY Classification ">
            <w:r w:rsidR="00653AC8">
              <w:t>OFFICIAL</w:t>
            </w:r>
          </w:fldSimple>
        </w:p>
      </w:tc>
    </w:tr>
  </w:tbl>
  <w:p w14:paraId="2E0A8460" w14:textId="77777777" w:rsidR="00901108" w:rsidRPr="006514D2" w:rsidRDefault="00901108" w:rsidP="006514D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873B8" w14:textId="77777777" w:rsidR="00005057" w:rsidRDefault="00005057">
      <w:r>
        <w:separator/>
      </w:r>
    </w:p>
  </w:footnote>
  <w:footnote w:type="continuationSeparator" w:id="0">
    <w:p w14:paraId="420F2CCC" w14:textId="77777777" w:rsidR="00005057" w:rsidRDefault="00005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4D13592B" w14:textId="77777777" w:rsidTr="008C77D8">
      <w:tc>
        <w:tcPr>
          <w:tcW w:w="5000" w:type="pct"/>
          <w:gridSpan w:val="2"/>
        </w:tcPr>
        <w:p w14:paraId="72980561" w14:textId="059C0F8A" w:rsidR="00901108" w:rsidRDefault="000A78D3" w:rsidP="008C77D8">
          <w:pPr>
            <w:pStyle w:val="ASDEFCONHeaderFooterClassification"/>
          </w:pPr>
          <w:fldSimple w:instr=" DOCPROPERTY Classification ">
            <w:r w:rsidR="00653AC8">
              <w:t>OFFICIAL</w:t>
            </w:r>
          </w:fldSimple>
        </w:p>
      </w:tc>
    </w:tr>
    <w:tr w:rsidR="00901108" w14:paraId="71D4C84A" w14:textId="77777777" w:rsidTr="008C77D8">
      <w:tc>
        <w:tcPr>
          <w:tcW w:w="2500" w:type="pct"/>
        </w:tcPr>
        <w:p w14:paraId="7A509511" w14:textId="3AE62F1A" w:rsidR="00901108" w:rsidRDefault="000A78D3" w:rsidP="003834B3">
          <w:pPr>
            <w:pStyle w:val="ASDEFCONHeaderFooterLeft"/>
          </w:pPr>
          <w:fldSimple w:instr=" DOCPROPERTY  Header_Left  \* MERGEFORMAT ">
            <w:r w:rsidR="00653AC8">
              <w:t>ASDEFCON (Complex Services)</w:t>
            </w:r>
          </w:fldSimple>
        </w:p>
      </w:tc>
      <w:tc>
        <w:tcPr>
          <w:tcW w:w="2500" w:type="pct"/>
        </w:tcPr>
        <w:p w14:paraId="0073B433" w14:textId="2CCCCE01" w:rsidR="00901108" w:rsidRDefault="000A78D3" w:rsidP="008C77D8">
          <w:pPr>
            <w:pStyle w:val="ASDEFCONHeaderFooterRight"/>
          </w:pPr>
          <w:fldSimple w:instr=" DOCPROPERTY Header_Right ">
            <w:r w:rsidR="00653AC8">
              <w:t>PART 2</w:t>
            </w:r>
          </w:fldSimple>
        </w:p>
      </w:tc>
    </w:tr>
  </w:tbl>
  <w:p w14:paraId="0B14AED5" w14:textId="5E08DBC1" w:rsidR="00901108" w:rsidRPr="006514D2" w:rsidRDefault="003834B3" w:rsidP="00D30C39">
    <w:pPr>
      <w:pStyle w:val="ASDEFCONHeaderFooterClassification"/>
    </w:pPr>
    <w:r>
      <w:t>ATTACHMENT K - SUPPLEMENT</w:t>
    </w:r>
    <w:r w:rsidRPr="00275BB7" w:rsidDel="003834B3">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26E2BC26" w14:textId="77777777" w:rsidTr="008C77D8">
      <w:tc>
        <w:tcPr>
          <w:tcW w:w="5000" w:type="pct"/>
          <w:gridSpan w:val="2"/>
        </w:tcPr>
        <w:p w14:paraId="74456FE6" w14:textId="3070A3B6" w:rsidR="00901108" w:rsidRDefault="000A78D3" w:rsidP="008C77D8">
          <w:pPr>
            <w:pStyle w:val="ASDEFCONHeaderFooterClassification"/>
          </w:pPr>
          <w:fldSimple w:instr=" DOCPROPERTY Classification ">
            <w:r w:rsidR="00653AC8">
              <w:t>OFFICIAL</w:t>
            </w:r>
          </w:fldSimple>
        </w:p>
      </w:tc>
    </w:tr>
    <w:tr w:rsidR="00901108" w14:paraId="50235D03" w14:textId="77777777" w:rsidTr="008C77D8">
      <w:tc>
        <w:tcPr>
          <w:tcW w:w="2500" w:type="pct"/>
        </w:tcPr>
        <w:p w14:paraId="6358CAE7" w14:textId="37FE0B04" w:rsidR="00901108" w:rsidRDefault="00005057" w:rsidP="00204362">
          <w:pPr>
            <w:pStyle w:val="ASDEFCONHeaderFooterLeft"/>
          </w:pPr>
          <w:r>
            <w:fldChar w:fldCharType="begin"/>
          </w:r>
          <w:r>
            <w:instrText xml:space="preserve"> DOCPROPERTY  Header_Left  \* MERGEFORMAT </w:instrText>
          </w:r>
          <w:r>
            <w:fldChar w:fldCharType="separate"/>
          </w:r>
          <w:r w:rsidR="00653AC8">
            <w:t>ASDEFCON (Complex Services)</w:t>
          </w:r>
          <w:r>
            <w:fldChar w:fldCharType="end"/>
          </w:r>
        </w:p>
      </w:tc>
      <w:tc>
        <w:tcPr>
          <w:tcW w:w="2500" w:type="pct"/>
        </w:tcPr>
        <w:p w14:paraId="606CFC99" w14:textId="28A52D48" w:rsidR="00901108" w:rsidRDefault="000A78D3" w:rsidP="008C77D8">
          <w:pPr>
            <w:pStyle w:val="ASDEFCONHeaderFooterRight"/>
          </w:pPr>
          <w:fldSimple w:instr=" DOCPROPERTY Header_Right ">
            <w:r w:rsidR="00653AC8">
              <w:t>PART 2</w:t>
            </w:r>
          </w:fldSimple>
        </w:p>
      </w:tc>
    </w:tr>
  </w:tbl>
  <w:p w14:paraId="77B41759" w14:textId="099DB1CB" w:rsidR="00901108" w:rsidRDefault="00AB73D5" w:rsidP="00AE7B09">
    <w:pPr>
      <w:pStyle w:val="ASDEFCONHeaderFooterClassification"/>
    </w:pPr>
    <w:r>
      <w:t>ATTACHMENT K</w:t>
    </w:r>
    <w:r w:rsidR="004F3DE3">
      <w:t xml:space="preserve"> - SUPPLEMENT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17CDA08"/>
    <w:lvl w:ilvl="0">
      <w:start w:val="1"/>
      <w:numFmt w:val="decimal"/>
      <w:pStyle w:val="ListNumber5"/>
      <w:lvlText w:val="%1."/>
      <w:lvlJc w:val="left"/>
      <w:pPr>
        <w:tabs>
          <w:tab w:val="num" w:pos="1209"/>
        </w:tabs>
        <w:ind w:left="1209" w:hanging="360"/>
      </w:pPr>
      <w:rPr>
        <w:rFonts w:cs="Times New Roman"/>
      </w:rPr>
    </w:lvl>
  </w:abstractNum>
  <w:abstractNum w:abstractNumId="1" w15:restartNumberingAfterBreak="0">
    <w:nsid w:val="FFFFFF7E"/>
    <w:multiLevelType w:val="singleLevel"/>
    <w:tmpl w:val="AA949600"/>
    <w:lvl w:ilvl="0">
      <w:start w:val="1"/>
      <w:numFmt w:val="decimal"/>
      <w:pStyle w:val="ListNumber4"/>
      <w:lvlText w:val="%1."/>
      <w:lvlJc w:val="left"/>
      <w:pPr>
        <w:tabs>
          <w:tab w:val="num" w:pos="926"/>
        </w:tabs>
        <w:ind w:left="926" w:hanging="360"/>
      </w:pPr>
      <w:rPr>
        <w:rFonts w:cs="Times New Roman"/>
      </w:rPr>
    </w:lvl>
  </w:abstractNum>
  <w:abstractNum w:abstractNumId="2" w15:restartNumberingAfterBreak="0">
    <w:nsid w:val="FFFFFF7F"/>
    <w:multiLevelType w:val="singleLevel"/>
    <w:tmpl w:val="CFE884A4"/>
    <w:lvl w:ilvl="0">
      <w:start w:val="1"/>
      <w:numFmt w:val="decimal"/>
      <w:pStyle w:val="ListNumber3"/>
      <w:lvlText w:val="%1."/>
      <w:lvlJc w:val="left"/>
      <w:pPr>
        <w:tabs>
          <w:tab w:val="num" w:pos="643"/>
        </w:tabs>
        <w:ind w:left="643" w:hanging="360"/>
      </w:pPr>
      <w:rPr>
        <w:rFonts w:cs="Times New Roman"/>
      </w:rPr>
    </w:lvl>
  </w:abstractNum>
  <w:abstractNum w:abstractNumId="3" w15:restartNumberingAfterBreak="0">
    <w:nsid w:val="FFFFFF80"/>
    <w:multiLevelType w:val="singleLevel"/>
    <w:tmpl w:val="082E1AE6"/>
    <w:lvl w:ilvl="0">
      <w:start w:val="1"/>
      <w:numFmt w:val="bullet"/>
      <w:pStyle w:val="ListNumber"/>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A478CE"/>
    <w:lvl w:ilvl="0">
      <w:start w:val="1"/>
      <w:numFmt w:val="bullet"/>
      <w:pStyle w:val="ListBullet5"/>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29E0DF16"/>
    <w:lvl w:ilvl="0">
      <w:start w:val="1"/>
      <w:numFmt w:val="decimal"/>
      <w:pStyle w:val="ListNumber2"/>
      <w:lvlText w:val="%1."/>
      <w:lvlJc w:val="left"/>
      <w:pPr>
        <w:tabs>
          <w:tab w:val="num" w:pos="360"/>
        </w:tabs>
        <w:ind w:left="360" w:hanging="360"/>
      </w:pPr>
      <w:rPr>
        <w:rFonts w:cs="Times New Roman"/>
      </w:rPr>
    </w:lvl>
  </w:abstractNum>
  <w:abstractNum w:abstractNumId="6"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CC4FEE"/>
    <w:multiLevelType w:val="multilevel"/>
    <w:tmpl w:val="4F82A536"/>
    <w:lvl w:ilvl="0">
      <w:start w:val="1"/>
      <w:numFmt w:val="decimal"/>
      <w:pStyle w:val="ClauseLevel1"/>
      <w:lvlText w:val="%1."/>
      <w:lvlJc w:val="left"/>
      <w:pPr>
        <w:tabs>
          <w:tab w:val="num" w:pos="0"/>
        </w:tabs>
        <w:ind w:hanging="1134"/>
      </w:pPr>
      <w:rPr>
        <w:rFonts w:cs="Times New Roman" w:hint="default"/>
        <w:sz w:val="20"/>
      </w:rPr>
    </w:lvl>
    <w:lvl w:ilvl="1">
      <w:start w:val="6"/>
      <w:numFmt w:val="decimal"/>
      <w:pStyle w:val="ClauseLevel2"/>
      <w:lvlText w:val="%1.%2."/>
      <w:lvlJc w:val="left"/>
      <w:pPr>
        <w:tabs>
          <w:tab w:val="num" w:pos="0"/>
        </w:tabs>
        <w:ind w:hanging="1134"/>
      </w:pPr>
      <w:rPr>
        <w:rFonts w:cs="Times New Roman" w:hint="default"/>
        <w:sz w:val="20"/>
      </w:rPr>
    </w:lvl>
    <w:lvl w:ilvl="2">
      <w:start w:val="1"/>
      <w:numFmt w:val="decimal"/>
      <w:pStyle w:val="ClauseLevel3"/>
      <w:lvlText w:val="%1.%2.%3."/>
      <w:lvlJc w:val="left"/>
      <w:pPr>
        <w:tabs>
          <w:tab w:val="num" w:pos="1276"/>
        </w:tabs>
        <w:ind w:left="1276" w:hanging="1134"/>
      </w:pPr>
      <w:rPr>
        <w:rFonts w:cs="Times New Roman" w:hint="default"/>
        <w:b w:val="0"/>
        <w:i w:val="0"/>
        <w:sz w:val="20"/>
      </w:rPr>
    </w:lvl>
    <w:lvl w:ilvl="3">
      <w:start w:val="1"/>
      <w:numFmt w:val="lowerLetter"/>
      <w:pStyle w:val="ClauseLevel4"/>
      <w:lvlText w:val="%4."/>
      <w:lvlJc w:val="left"/>
      <w:pPr>
        <w:tabs>
          <w:tab w:val="num" w:pos="425"/>
        </w:tabs>
        <w:ind w:left="425" w:hanging="425"/>
      </w:pPr>
      <w:rPr>
        <w:rFonts w:cs="Times New Roman" w:hint="default"/>
      </w:rPr>
    </w:lvl>
    <w:lvl w:ilvl="4">
      <w:start w:val="1"/>
      <w:numFmt w:val="upperLetter"/>
      <w:pStyle w:val="ClauseLevel5"/>
      <w:lvlText w:val="%5."/>
      <w:lvlJc w:val="left"/>
      <w:pPr>
        <w:tabs>
          <w:tab w:val="num" w:pos="850"/>
        </w:tabs>
        <w:ind w:left="850" w:hanging="425"/>
      </w:pPr>
      <w:rPr>
        <w:rFonts w:cs="Times New Roman" w:hint="default"/>
      </w:rPr>
    </w:lvl>
    <w:lvl w:ilvl="5">
      <w:start w:val="1"/>
      <w:numFmt w:val="upperLetter"/>
      <w:pStyle w:val="ClauseLevel6"/>
      <w:lvlText w:val="%5."/>
      <w:lvlJc w:val="left"/>
      <w:pPr>
        <w:tabs>
          <w:tab w:val="num" w:pos="850"/>
        </w:tabs>
        <w:ind w:left="850" w:hanging="425"/>
      </w:pPr>
      <w:rPr>
        <w:rFonts w:cs="Times New Roman" w:hint="default"/>
      </w:rPr>
    </w:lvl>
    <w:lvl w:ilvl="6">
      <w:start w:val="1"/>
      <w:numFmt w:val="upperLetter"/>
      <w:pStyle w:val="ClauseLevel7"/>
      <w:lvlText w:val="%5."/>
      <w:lvlJc w:val="left"/>
      <w:pPr>
        <w:tabs>
          <w:tab w:val="num" w:pos="850"/>
        </w:tabs>
        <w:ind w:left="850" w:hanging="425"/>
      </w:pPr>
      <w:rPr>
        <w:rFonts w:cs="Times New Roman" w:hint="default"/>
      </w:rPr>
    </w:lvl>
    <w:lvl w:ilvl="7">
      <w:start w:val="1"/>
      <w:numFmt w:val="upperLetter"/>
      <w:pStyle w:val="ClauseLevel8"/>
      <w:lvlText w:val="%5."/>
      <w:lvlJc w:val="left"/>
      <w:pPr>
        <w:tabs>
          <w:tab w:val="num" w:pos="850"/>
        </w:tabs>
        <w:ind w:left="850" w:hanging="425"/>
      </w:pPr>
      <w:rPr>
        <w:rFonts w:cs="Times New Roman" w:hint="default"/>
      </w:rPr>
    </w:lvl>
    <w:lvl w:ilvl="8">
      <w:start w:val="1"/>
      <w:numFmt w:val="upperLetter"/>
      <w:pStyle w:val="ClauseLevel9"/>
      <w:lvlText w:val="%5."/>
      <w:lvlJc w:val="left"/>
      <w:pPr>
        <w:tabs>
          <w:tab w:val="num" w:pos="850"/>
        </w:tabs>
        <w:ind w:left="850" w:hanging="425"/>
      </w:pPr>
      <w:rPr>
        <w:rFonts w:cs="Times New Roman"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69144F"/>
    <w:multiLevelType w:val="multilevel"/>
    <w:tmpl w:val="8D42B80C"/>
    <w:styleLink w:val="AnnexDH1"/>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1E78F4"/>
    <w:multiLevelType w:val="multilevel"/>
    <w:tmpl w:val="FACC064A"/>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134"/>
        </w:tabs>
        <w:ind w:left="1134" w:hanging="1134"/>
      </w:pPr>
      <w:rPr>
        <w:rFonts w:cs="Times New Roman" w:hint="default"/>
      </w:rPr>
    </w:lvl>
    <w:lvl w:ilvl="4">
      <w:start w:val="1"/>
      <w:numFmt w:val="decimal"/>
      <w:pStyle w:val="Heading5"/>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pStyle w:val="Heading7"/>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pStyle w:val="Heading9"/>
      <w:lvlText w:val="%1.%2.%3.%4.%5.%6.%7.%8.%9"/>
      <w:lvlJc w:val="left"/>
      <w:pPr>
        <w:tabs>
          <w:tab w:val="num" w:pos="2880"/>
        </w:tabs>
        <w:ind w:left="1440" w:hanging="1440"/>
      </w:pPr>
      <w:rPr>
        <w:rFonts w:cs="Times New Roman" w:hint="default"/>
      </w:rPr>
    </w:lvl>
  </w:abstractNum>
  <w:abstractNum w:abstractNumId="3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22"/>
  </w:num>
  <w:num w:numId="8">
    <w:abstractNumId w:val="42"/>
  </w:num>
  <w:num w:numId="9">
    <w:abstractNumId w:val="9"/>
  </w:num>
  <w:num w:numId="10">
    <w:abstractNumId w:val="36"/>
  </w:num>
  <w:num w:numId="11">
    <w:abstractNumId w:val="26"/>
  </w:num>
  <w:num w:numId="12">
    <w:abstractNumId w:val="17"/>
  </w:num>
  <w:num w:numId="13">
    <w:abstractNumId w:val="25"/>
  </w:num>
  <w:num w:numId="14">
    <w:abstractNumId w:val="12"/>
  </w:num>
  <w:num w:numId="15">
    <w:abstractNumId w:val="30"/>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8"/>
  </w:num>
  <w:num w:numId="19">
    <w:abstractNumId w:val="38"/>
  </w:num>
  <w:num w:numId="20">
    <w:abstractNumId w:val="27"/>
  </w:num>
  <w:num w:numId="21">
    <w:abstractNumId w:val="31"/>
  </w:num>
  <w:num w:numId="22">
    <w:abstractNumId w:val="43"/>
  </w:num>
  <w:num w:numId="23">
    <w:abstractNumId w:val="19"/>
  </w:num>
  <w:num w:numId="24">
    <w:abstractNumId w:val="23"/>
  </w:num>
  <w:num w:numId="25">
    <w:abstractNumId w:val="45"/>
  </w:num>
  <w:num w:numId="26">
    <w:abstractNumId w:val="15"/>
  </w:num>
  <w:num w:numId="27">
    <w:abstractNumId w:val="13"/>
  </w:num>
  <w:num w:numId="28">
    <w:abstractNumId w:val="7"/>
  </w:num>
  <w:num w:numId="29">
    <w:abstractNumId w:val="10"/>
  </w:num>
  <w:num w:numId="30">
    <w:abstractNumId w:val="21"/>
  </w:num>
  <w:num w:numId="31">
    <w:abstractNumId w:val="6"/>
  </w:num>
  <w:num w:numId="32">
    <w:abstractNumId w:val="28"/>
  </w:num>
  <w:num w:numId="33">
    <w:abstractNumId w:val="40"/>
  </w:num>
  <w:num w:numId="34">
    <w:abstractNumId w:val="37"/>
  </w:num>
  <w:num w:numId="35">
    <w:abstractNumId w:val="24"/>
  </w:num>
  <w:num w:numId="36">
    <w:abstractNumId w:val="35"/>
  </w:num>
  <w:num w:numId="37">
    <w:abstractNumId w:val="41"/>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1"/>
  </w:num>
  <w:num w:numId="42">
    <w:abstractNumId w:val="44"/>
  </w:num>
  <w:num w:numId="43">
    <w:abstractNumId w:val="20"/>
  </w:num>
  <w:num w:numId="44">
    <w:abstractNumId w:val="29"/>
  </w:num>
  <w:num w:numId="45">
    <w:abstractNumId w:val="14"/>
  </w:num>
  <w:num w:numId="46">
    <w:abstractNumId w:val="8"/>
  </w:num>
  <w:num w:numId="47">
    <w:abstractNumId w:val="33"/>
  </w:num>
  <w:num w:numId="48">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37"/>
  <w:drawingGridHorizontalSpacing w:val="113"/>
  <w:drawingGridVerticalSpacing w:val="113"/>
  <w:displayHorizont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05057"/>
    <w:rsid w:val="00010F4F"/>
    <w:rsid w:val="00011779"/>
    <w:rsid w:val="000120D5"/>
    <w:rsid w:val="00012932"/>
    <w:rsid w:val="00015C78"/>
    <w:rsid w:val="00015E72"/>
    <w:rsid w:val="00020017"/>
    <w:rsid w:val="00021D17"/>
    <w:rsid w:val="000224AE"/>
    <w:rsid w:val="00023BDC"/>
    <w:rsid w:val="0002512F"/>
    <w:rsid w:val="00025528"/>
    <w:rsid w:val="00035629"/>
    <w:rsid w:val="000374AD"/>
    <w:rsid w:val="0004076F"/>
    <w:rsid w:val="00042579"/>
    <w:rsid w:val="00044CE5"/>
    <w:rsid w:val="00045962"/>
    <w:rsid w:val="00050072"/>
    <w:rsid w:val="000552C8"/>
    <w:rsid w:val="00055A51"/>
    <w:rsid w:val="00060C1D"/>
    <w:rsid w:val="00062321"/>
    <w:rsid w:val="00066572"/>
    <w:rsid w:val="00066D33"/>
    <w:rsid w:val="000732BF"/>
    <w:rsid w:val="00073785"/>
    <w:rsid w:val="00084735"/>
    <w:rsid w:val="00096442"/>
    <w:rsid w:val="00097F1B"/>
    <w:rsid w:val="000A46E5"/>
    <w:rsid w:val="000A5003"/>
    <w:rsid w:val="000A78D3"/>
    <w:rsid w:val="000C40DA"/>
    <w:rsid w:val="000C7465"/>
    <w:rsid w:val="000D301F"/>
    <w:rsid w:val="000D5E46"/>
    <w:rsid w:val="000E351E"/>
    <w:rsid w:val="000E75E9"/>
    <w:rsid w:val="000F150D"/>
    <w:rsid w:val="000F1DD9"/>
    <w:rsid w:val="000F3678"/>
    <w:rsid w:val="000F7145"/>
    <w:rsid w:val="000F77AE"/>
    <w:rsid w:val="00100BF8"/>
    <w:rsid w:val="00106676"/>
    <w:rsid w:val="0011028B"/>
    <w:rsid w:val="00114F6A"/>
    <w:rsid w:val="00122185"/>
    <w:rsid w:val="001227B5"/>
    <w:rsid w:val="00134DD8"/>
    <w:rsid w:val="001370A3"/>
    <w:rsid w:val="001410B8"/>
    <w:rsid w:val="0014375B"/>
    <w:rsid w:val="00150593"/>
    <w:rsid w:val="00151332"/>
    <w:rsid w:val="0016014D"/>
    <w:rsid w:val="0016016D"/>
    <w:rsid w:val="0016063C"/>
    <w:rsid w:val="0016459B"/>
    <w:rsid w:val="00166F3C"/>
    <w:rsid w:val="0017020D"/>
    <w:rsid w:val="00171B1C"/>
    <w:rsid w:val="001845FF"/>
    <w:rsid w:val="00184B94"/>
    <w:rsid w:val="00186AA5"/>
    <w:rsid w:val="00187192"/>
    <w:rsid w:val="001A2FB5"/>
    <w:rsid w:val="001A4D17"/>
    <w:rsid w:val="001A5511"/>
    <w:rsid w:val="001B1033"/>
    <w:rsid w:val="001B4960"/>
    <w:rsid w:val="001C1E92"/>
    <w:rsid w:val="001D026D"/>
    <w:rsid w:val="001D0F7C"/>
    <w:rsid w:val="001E1A8B"/>
    <w:rsid w:val="001F0F6A"/>
    <w:rsid w:val="001F1C0C"/>
    <w:rsid w:val="00204362"/>
    <w:rsid w:val="0022404F"/>
    <w:rsid w:val="002270E1"/>
    <w:rsid w:val="00227EBA"/>
    <w:rsid w:val="00227F64"/>
    <w:rsid w:val="00230742"/>
    <w:rsid w:val="00230CA5"/>
    <w:rsid w:val="002334AB"/>
    <w:rsid w:val="0023797A"/>
    <w:rsid w:val="00240E87"/>
    <w:rsid w:val="00241C64"/>
    <w:rsid w:val="00241DB0"/>
    <w:rsid w:val="002505EE"/>
    <w:rsid w:val="00251AC8"/>
    <w:rsid w:val="00252C96"/>
    <w:rsid w:val="002701D6"/>
    <w:rsid w:val="00274184"/>
    <w:rsid w:val="00275BB7"/>
    <w:rsid w:val="00276DC2"/>
    <w:rsid w:val="002822DD"/>
    <w:rsid w:val="00285407"/>
    <w:rsid w:val="00290B4E"/>
    <w:rsid w:val="0029354B"/>
    <w:rsid w:val="00294624"/>
    <w:rsid w:val="00296AD9"/>
    <w:rsid w:val="002A1BE7"/>
    <w:rsid w:val="002A40B7"/>
    <w:rsid w:val="002A4682"/>
    <w:rsid w:val="002A54A6"/>
    <w:rsid w:val="002B0381"/>
    <w:rsid w:val="002B1E49"/>
    <w:rsid w:val="002C01CC"/>
    <w:rsid w:val="002C01E4"/>
    <w:rsid w:val="002C0E8D"/>
    <w:rsid w:val="002C57B8"/>
    <w:rsid w:val="002D11E1"/>
    <w:rsid w:val="002D6F91"/>
    <w:rsid w:val="002E0985"/>
    <w:rsid w:val="002E2E34"/>
    <w:rsid w:val="002E68CB"/>
    <w:rsid w:val="002F2155"/>
    <w:rsid w:val="002F4508"/>
    <w:rsid w:val="002F5AAB"/>
    <w:rsid w:val="002F797B"/>
    <w:rsid w:val="002F7E8E"/>
    <w:rsid w:val="00301E00"/>
    <w:rsid w:val="003047F6"/>
    <w:rsid w:val="00304F1B"/>
    <w:rsid w:val="00305386"/>
    <w:rsid w:val="00310EAC"/>
    <w:rsid w:val="00310FD6"/>
    <w:rsid w:val="003163DB"/>
    <w:rsid w:val="0032142D"/>
    <w:rsid w:val="00322B1A"/>
    <w:rsid w:val="003268A5"/>
    <w:rsid w:val="00330FCE"/>
    <w:rsid w:val="00334DAC"/>
    <w:rsid w:val="003466E4"/>
    <w:rsid w:val="00347AC8"/>
    <w:rsid w:val="00351DBE"/>
    <w:rsid w:val="00352D21"/>
    <w:rsid w:val="0036010A"/>
    <w:rsid w:val="00364F00"/>
    <w:rsid w:val="003708F9"/>
    <w:rsid w:val="003711B2"/>
    <w:rsid w:val="00371341"/>
    <w:rsid w:val="00374840"/>
    <w:rsid w:val="00377D1B"/>
    <w:rsid w:val="00381FDD"/>
    <w:rsid w:val="003834B3"/>
    <w:rsid w:val="00387AD9"/>
    <w:rsid w:val="00395535"/>
    <w:rsid w:val="003A17BA"/>
    <w:rsid w:val="003A225B"/>
    <w:rsid w:val="003A286A"/>
    <w:rsid w:val="003A46A8"/>
    <w:rsid w:val="003A51B8"/>
    <w:rsid w:val="003B2301"/>
    <w:rsid w:val="003B2B1E"/>
    <w:rsid w:val="003B2EA3"/>
    <w:rsid w:val="003B7DD3"/>
    <w:rsid w:val="003D0531"/>
    <w:rsid w:val="003E4415"/>
    <w:rsid w:val="003E7863"/>
    <w:rsid w:val="003E79C4"/>
    <w:rsid w:val="003F13FE"/>
    <w:rsid w:val="003F36A4"/>
    <w:rsid w:val="003F42D9"/>
    <w:rsid w:val="003F7402"/>
    <w:rsid w:val="003F7506"/>
    <w:rsid w:val="00400466"/>
    <w:rsid w:val="004024B8"/>
    <w:rsid w:val="00402DEB"/>
    <w:rsid w:val="004050B5"/>
    <w:rsid w:val="00405636"/>
    <w:rsid w:val="0040599A"/>
    <w:rsid w:val="00406DEC"/>
    <w:rsid w:val="0040726C"/>
    <w:rsid w:val="00410092"/>
    <w:rsid w:val="00410C25"/>
    <w:rsid w:val="00412042"/>
    <w:rsid w:val="004136D3"/>
    <w:rsid w:val="00423329"/>
    <w:rsid w:val="00423B30"/>
    <w:rsid w:val="0042499E"/>
    <w:rsid w:val="0043189D"/>
    <w:rsid w:val="00436D9C"/>
    <w:rsid w:val="00441A94"/>
    <w:rsid w:val="00443485"/>
    <w:rsid w:val="004444E7"/>
    <w:rsid w:val="00445A42"/>
    <w:rsid w:val="00445D99"/>
    <w:rsid w:val="00447895"/>
    <w:rsid w:val="00450235"/>
    <w:rsid w:val="00464308"/>
    <w:rsid w:val="00470830"/>
    <w:rsid w:val="00470C32"/>
    <w:rsid w:val="00470D0E"/>
    <w:rsid w:val="00472703"/>
    <w:rsid w:val="00473AA7"/>
    <w:rsid w:val="004920E7"/>
    <w:rsid w:val="0049585E"/>
    <w:rsid w:val="004A14BD"/>
    <w:rsid w:val="004A2EDB"/>
    <w:rsid w:val="004A3231"/>
    <w:rsid w:val="004A38E3"/>
    <w:rsid w:val="004C140E"/>
    <w:rsid w:val="004C3A9C"/>
    <w:rsid w:val="004D1659"/>
    <w:rsid w:val="004D2E6D"/>
    <w:rsid w:val="004D3609"/>
    <w:rsid w:val="004D368D"/>
    <w:rsid w:val="004D4AB8"/>
    <w:rsid w:val="004D4F01"/>
    <w:rsid w:val="004D5622"/>
    <w:rsid w:val="004D6CF2"/>
    <w:rsid w:val="004D76C7"/>
    <w:rsid w:val="004E320C"/>
    <w:rsid w:val="004E33F2"/>
    <w:rsid w:val="004F3DE3"/>
    <w:rsid w:val="0050623B"/>
    <w:rsid w:val="00513127"/>
    <w:rsid w:val="00514852"/>
    <w:rsid w:val="0052112E"/>
    <w:rsid w:val="00531798"/>
    <w:rsid w:val="00533217"/>
    <w:rsid w:val="005448EE"/>
    <w:rsid w:val="005504A1"/>
    <w:rsid w:val="005537E0"/>
    <w:rsid w:val="00557206"/>
    <w:rsid w:val="00562E0F"/>
    <w:rsid w:val="00565C85"/>
    <w:rsid w:val="00565F8D"/>
    <w:rsid w:val="00574095"/>
    <w:rsid w:val="00575B89"/>
    <w:rsid w:val="00576B38"/>
    <w:rsid w:val="00580A18"/>
    <w:rsid w:val="005817A9"/>
    <w:rsid w:val="00585096"/>
    <w:rsid w:val="005853F0"/>
    <w:rsid w:val="00585AA2"/>
    <w:rsid w:val="005872E4"/>
    <w:rsid w:val="005902AE"/>
    <w:rsid w:val="005958D6"/>
    <w:rsid w:val="00596153"/>
    <w:rsid w:val="005A0BBA"/>
    <w:rsid w:val="005A3827"/>
    <w:rsid w:val="005B482C"/>
    <w:rsid w:val="005B66AD"/>
    <w:rsid w:val="005B6BFE"/>
    <w:rsid w:val="005C1283"/>
    <w:rsid w:val="005C14B3"/>
    <w:rsid w:val="005C49E3"/>
    <w:rsid w:val="005D298C"/>
    <w:rsid w:val="005D411E"/>
    <w:rsid w:val="005D48BA"/>
    <w:rsid w:val="005D4A5F"/>
    <w:rsid w:val="005E2FD2"/>
    <w:rsid w:val="005E3410"/>
    <w:rsid w:val="005E43A1"/>
    <w:rsid w:val="005E7A5F"/>
    <w:rsid w:val="005F7379"/>
    <w:rsid w:val="006049D7"/>
    <w:rsid w:val="00610467"/>
    <w:rsid w:val="006119ED"/>
    <w:rsid w:val="00613F0D"/>
    <w:rsid w:val="00617D31"/>
    <w:rsid w:val="006224ED"/>
    <w:rsid w:val="006226AB"/>
    <w:rsid w:val="00622DF2"/>
    <w:rsid w:val="00627E94"/>
    <w:rsid w:val="006327F7"/>
    <w:rsid w:val="00633EC4"/>
    <w:rsid w:val="00634045"/>
    <w:rsid w:val="00634341"/>
    <w:rsid w:val="00634D4A"/>
    <w:rsid w:val="0063531D"/>
    <w:rsid w:val="006417DE"/>
    <w:rsid w:val="006431D2"/>
    <w:rsid w:val="0064373C"/>
    <w:rsid w:val="0064497D"/>
    <w:rsid w:val="006514D2"/>
    <w:rsid w:val="0065191E"/>
    <w:rsid w:val="00651FF1"/>
    <w:rsid w:val="00653AC8"/>
    <w:rsid w:val="00655FF9"/>
    <w:rsid w:val="00660409"/>
    <w:rsid w:val="006626F9"/>
    <w:rsid w:val="00666127"/>
    <w:rsid w:val="00666D6E"/>
    <w:rsid w:val="0066731A"/>
    <w:rsid w:val="00672CA9"/>
    <w:rsid w:val="006746EE"/>
    <w:rsid w:val="00680CA7"/>
    <w:rsid w:val="00680F3B"/>
    <w:rsid w:val="00690559"/>
    <w:rsid w:val="006942A7"/>
    <w:rsid w:val="006A0099"/>
    <w:rsid w:val="006A2BD8"/>
    <w:rsid w:val="006A5928"/>
    <w:rsid w:val="006B5336"/>
    <w:rsid w:val="006C257E"/>
    <w:rsid w:val="006C4894"/>
    <w:rsid w:val="006C68E3"/>
    <w:rsid w:val="006C7530"/>
    <w:rsid w:val="006D434D"/>
    <w:rsid w:val="006D4C9E"/>
    <w:rsid w:val="006D6920"/>
    <w:rsid w:val="006E2CE1"/>
    <w:rsid w:val="006E7FA4"/>
    <w:rsid w:val="006F3E79"/>
    <w:rsid w:val="0070115B"/>
    <w:rsid w:val="00703D58"/>
    <w:rsid w:val="00704629"/>
    <w:rsid w:val="00710715"/>
    <w:rsid w:val="0071129F"/>
    <w:rsid w:val="00712339"/>
    <w:rsid w:val="00713263"/>
    <w:rsid w:val="00713B9E"/>
    <w:rsid w:val="007226B8"/>
    <w:rsid w:val="00723750"/>
    <w:rsid w:val="007246FA"/>
    <w:rsid w:val="00731856"/>
    <w:rsid w:val="007378A7"/>
    <w:rsid w:val="00737EFD"/>
    <w:rsid w:val="007413ED"/>
    <w:rsid w:val="007508A4"/>
    <w:rsid w:val="00750B02"/>
    <w:rsid w:val="00753A8B"/>
    <w:rsid w:val="00753C2F"/>
    <w:rsid w:val="0075506B"/>
    <w:rsid w:val="007559DC"/>
    <w:rsid w:val="00766824"/>
    <w:rsid w:val="0077237E"/>
    <w:rsid w:val="00773CC0"/>
    <w:rsid w:val="0078143D"/>
    <w:rsid w:val="0078259E"/>
    <w:rsid w:val="00785E3C"/>
    <w:rsid w:val="00797EEA"/>
    <w:rsid w:val="007A1C8F"/>
    <w:rsid w:val="007A5C36"/>
    <w:rsid w:val="007A65EA"/>
    <w:rsid w:val="007B56DC"/>
    <w:rsid w:val="007C5089"/>
    <w:rsid w:val="007C6DBC"/>
    <w:rsid w:val="007D2011"/>
    <w:rsid w:val="007D500F"/>
    <w:rsid w:val="007D622F"/>
    <w:rsid w:val="007D6B3F"/>
    <w:rsid w:val="007E01A8"/>
    <w:rsid w:val="007E1CB6"/>
    <w:rsid w:val="007E26BC"/>
    <w:rsid w:val="007E7534"/>
    <w:rsid w:val="007F2D3E"/>
    <w:rsid w:val="007F57E3"/>
    <w:rsid w:val="007F77D8"/>
    <w:rsid w:val="00830A8B"/>
    <w:rsid w:val="00832147"/>
    <w:rsid w:val="008429A0"/>
    <w:rsid w:val="00846D87"/>
    <w:rsid w:val="00847EB4"/>
    <w:rsid w:val="00853916"/>
    <w:rsid w:val="00866506"/>
    <w:rsid w:val="00866DBA"/>
    <w:rsid w:val="0087123B"/>
    <w:rsid w:val="0087605D"/>
    <w:rsid w:val="00876A11"/>
    <w:rsid w:val="00881010"/>
    <w:rsid w:val="008934F9"/>
    <w:rsid w:val="0089517F"/>
    <w:rsid w:val="008973E6"/>
    <w:rsid w:val="008A13B8"/>
    <w:rsid w:val="008A4881"/>
    <w:rsid w:val="008B217E"/>
    <w:rsid w:val="008B6631"/>
    <w:rsid w:val="008B72DD"/>
    <w:rsid w:val="008C09DB"/>
    <w:rsid w:val="008C2D19"/>
    <w:rsid w:val="008C77D8"/>
    <w:rsid w:val="008D06CB"/>
    <w:rsid w:val="008D1AC1"/>
    <w:rsid w:val="008D7D9E"/>
    <w:rsid w:val="008E00F8"/>
    <w:rsid w:val="008E703B"/>
    <w:rsid w:val="008E73BC"/>
    <w:rsid w:val="008F32B9"/>
    <w:rsid w:val="0090038E"/>
    <w:rsid w:val="00901108"/>
    <w:rsid w:val="009045B1"/>
    <w:rsid w:val="0091091E"/>
    <w:rsid w:val="00911431"/>
    <w:rsid w:val="00912D9F"/>
    <w:rsid w:val="00915E25"/>
    <w:rsid w:val="009167ED"/>
    <w:rsid w:val="00930AE8"/>
    <w:rsid w:val="00930B3A"/>
    <w:rsid w:val="00931325"/>
    <w:rsid w:val="00935BA1"/>
    <w:rsid w:val="009375D8"/>
    <w:rsid w:val="0094564D"/>
    <w:rsid w:val="00946118"/>
    <w:rsid w:val="00954D89"/>
    <w:rsid w:val="00956681"/>
    <w:rsid w:val="00960C6B"/>
    <w:rsid w:val="00963BB9"/>
    <w:rsid w:val="00972ACD"/>
    <w:rsid w:val="00972D0C"/>
    <w:rsid w:val="00983F4E"/>
    <w:rsid w:val="00986C75"/>
    <w:rsid w:val="009917F1"/>
    <w:rsid w:val="00992670"/>
    <w:rsid w:val="009A434A"/>
    <w:rsid w:val="009A48D3"/>
    <w:rsid w:val="009A777C"/>
    <w:rsid w:val="009B095A"/>
    <w:rsid w:val="009B2371"/>
    <w:rsid w:val="009C3BA2"/>
    <w:rsid w:val="009C5992"/>
    <w:rsid w:val="009C645B"/>
    <w:rsid w:val="009C661F"/>
    <w:rsid w:val="009D1087"/>
    <w:rsid w:val="009D2616"/>
    <w:rsid w:val="009D367B"/>
    <w:rsid w:val="009E133A"/>
    <w:rsid w:val="009E6BCD"/>
    <w:rsid w:val="009F3590"/>
    <w:rsid w:val="009F49D5"/>
    <w:rsid w:val="009F689A"/>
    <w:rsid w:val="009F79EE"/>
    <w:rsid w:val="00A0089B"/>
    <w:rsid w:val="00A16C5C"/>
    <w:rsid w:val="00A207EA"/>
    <w:rsid w:val="00A216E4"/>
    <w:rsid w:val="00A228FA"/>
    <w:rsid w:val="00A23A7A"/>
    <w:rsid w:val="00A25302"/>
    <w:rsid w:val="00A2730B"/>
    <w:rsid w:val="00A31006"/>
    <w:rsid w:val="00A34267"/>
    <w:rsid w:val="00A34EC4"/>
    <w:rsid w:val="00A3607D"/>
    <w:rsid w:val="00A379E6"/>
    <w:rsid w:val="00A43A33"/>
    <w:rsid w:val="00A54C88"/>
    <w:rsid w:val="00A558CE"/>
    <w:rsid w:val="00A55B95"/>
    <w:rsid w:val="00A66FC6"/>
    <w:rsid w:val="00A679A3"/>
    <w:rsid w:val="00A7339F"/>
    <w:rsid w:val="00A757A8"/>
    <w:rsid w:val="00A84C18"/>
    <w:rsid w:val="00A85E8B"/>
    <w:rsid w:val="00A86316"/>
    <w:rsid w:val="00AA3732"/>
    <w:rsid w:val="00AA7F2C"/>
    <w:rsid w:val="00AB35FC"/>
    <w:rsid w:val="00AB6E16"/>
    <w:rsid w:val="00AB73D5"/>
    <w:rsid w:val="00AC0470"/>
    <w:rsid w:val="00AC66F4"/>
    <w:rsid w:val="00AD08D9"/>
    <w:rsid w:val="00AD32A5"/>
    <w:rsid w:val="00AD41B6"/>
    <w:rsid w:val="00AD4558"/>
    <w:rsid w:val="00AD6C97"/>
    <w:rsid w:val="00AE7B09"/>
    <w:rsid w:val="00AF26B7"/>
    <w:rsid w:val="00B04EC1"/>
    <w:rsid w:val="00B04F07"/>
    <w:rsid w:val="00B14CB7"/>
    <w:rsid w:val="00B21F85"/>
    <w:rsid w:val="00B23FAA"/>
    <w:rsid w:val="00B26FCA"/>
    <w:rsid w:val="00B30277"/>
    <w:rsid w:val="00B432B4"/>
    <w:rsid w:val="00B47D54"/>
    <w:rsid w:val="00B51C64"/>
    <w:rsid w:val="00B54560"/>
    <w:rsid w:val="00B62643"/>
    <w:rsid w:val="00B654FC"/>
    <w:rsid w:val="00B72B2E"/>
    <w:rsid w:val="00B76335"/>
    <w:rsid w:val="00B8013F"/>
    <w:rsid w:val="00B83193"/>
    <w:rsid w:val="00B8711D"/>
    <w:rsid w:val="00B87F17"/>
    <w:rsid w:val="00B90810"/>
    <w:rsid w:val="00B955D5"/>
    <w:rsid w:val="00BA556E"/>
    <w:rsid w:val="00BA7651"/>
    <w:rsid w:val="00BB081C"/>
    <w:rsid w:val="00BC069A"/>
    <w:rsid w:val="00BC31D0"/>
    <w:rsid w:val="00BC44B4"/>
    <w:rsid w:val="00BC5099"/>
    <w:rsid w:val="00BC700B"/>
    <w:rsid w:val="00BD01C6"/>
    <w:rsid w:val="00BD5045"/>
    <w:rsid w:val="00BE61CF"/>
    <w:rsid w:val="00BE6772"/>
    <w:rsid w:val="00BF3255"/>
    <w:rsid w:val="00BF60A3"/>
    <w:rsid w:val="00C0506D"/>
    <w:rsid w:val="00C07FA6"/>
    <w:rsid w:val="00C12110"/>
    <w:rsid w:val="00C123D8"/>
    <w:rsid w:val="00C14662"/>
    <w:rsid w:val="00C14883"/>
    <w:rsid w:val="00C17DDD"/>
    <w:rsid w:val="00C2120D"/>
    <w:rsid w:val="00C21526"/>
    <w:rsid w:val="00C424CA"/>
    <w:rsid w:val="00C47044"/>
    <w:rsid w:val="00C50213"/>
    <w:rsid w:val="00C51649"/>
    <w:rsid w:val="00C600CE"/>
    <w:rsid w:val="00C60CEE"/>
    <w:rsid w:val="00C63E12"/>
    <w:rsid w:val="00C6639F"/>
    <w:rsid w:val="00C67B76"/>
    <w:rsid w:val="00C7260E"/>
    <w:rsid w:val="00C73B25"/>
    <w:rsid w:val="00C75795"/>
    <w:rsid w:val="00C75946"/>
    <w:rsid w:val="00C77168"/>
    <w:rsid w:val="00C77BCF"/>
    <w:rsid w:val="00C8081D"/>
    <w:rsid w:val="00C81117"/>
    <w:rsid w:val="00C85131"/>
    <w:rsid w:val="00C87F2F"/>
    <w:rsid w:val="00C97586"/>
    <w:rsid w:val="00CA3A69"/>
    <w:rsid w:val="00CA44BA"/>
    <w:rsid w:val="00CB4BA8"/>
    <w:rsid w:val="00CB6787"/>
    <w:rsid w:val="00CB6E89"/>
    <w:rsid w:val="00CC00D4"/>
    <w:rsid w:val="00CD216E"/>
    <w:rsid w:val="00CD3A1A"/>
    <w:rsid w:val="00CD4071"/>
    <w:rsid w:val="00CD49B9"/>
    <w:rsid w:val="00CD72D9"/>
    <w:rsid w:val="00CE44AC"/>
    <w:rsid w:val="00CE62E8"/>
    <w:rsid w:val="00CF0091"/>
    <w:rsid w:val="00CF1BB1"/>
    <w:rsid w:val="00CF2196"/>
    <w:rsid w:val="00CF5489"/>
    <w:rsid w:val="00D01761"/>
    <w:rsid w:val="00D03368"/>
    <w:rsid w:val="00D04195"/>
    <w:rsid w:val="00D04840"/>
    <w:rsid w:val="00D051FE"/>
    <w:rsid w:val="00D07C4F"/>
    <w:rsid w:val="00D201A4"/>
    <w:rsid w:val="00D20B22"/>
    <w:rsid w:val="00D24C2A"/>
    <w:rsid w:val="00D277FB"/>
    <w:rsid w:val="00D30C39"/>
    <w:rsid w:val="00D332FA"/>
    <w:rsid w:val="00D339C0"/>
    <w:rsid w:val="00D43656"/>
    <w:rsid w:val="00D52A73"/>
    <w:rsid w:val="00D54F61"/>
    <w:rsid w:val="00D57961"/>
    <w:rsid w:val="00D61D8E"/>
    <w:rsid w:val="00D626DC"/>
    <w:rsid w:val="00D6634D"/>
    <w:rsid w:val="00D704B3"/>
    <w:rsid w:val="00D70BBC"/>
    <w:rsid w:val="00D710CF"/>
    <w:rsid w:val="00D84CA7"/>
    <w:rsid w:val="00D8783C"/>
    <w:rsid w:val="00D91EE7"/>
    <w:rsid w:val="00D93AD7"/>
    <w:rsid w:val="00D96B09"/>
    <w:rsid w:val="00DA1356"/>
    <w:rsid w:val="00DA155A"/>
    <w:rsid w:val="00DA4445"/>
    <w:rsid w:val="00DA6434"/>
    <w:rsid w:val="00DA6ABB"/>
    <w:rsid w:val="00DB7814"/>
    <w:rsid w:val="00DD1F2D"/>
    <w:rsid w:val="00DD306E"/>
    <w:rsid w:val="00DE4BD5"/>
    <w:rsid w:val="00DE64DF"/>
    <w:rsid w:val="00DF074C"/>
    <w:rsid w:val="00DF0F91"/>
    <w:rsid w:val="00DF2E6D"/>
    <w:rsid w:val="00E04DB6"/>
    <w:rsid w:val="00E0545E"/>
    <w:rsid w:val="00E05B41"/>
    <w:rsid w:val="00E106D6"/>
    <w:rsid w:val="00E138CF"/>
    <w:rsid w:val="00E15CA4"/>
    <w:rsid w:val="00E1688B"/>
    <w:rsid w:val="00E20E13"/>
    <w:rsid w:val="00E23BA3"/>
    <w:rsid w:val="00E309EC"/>
    <w:rsid w:val="00E3325B"/>
    <w:rsid w:val="00E3357E"/>
    <w:rsid w:val="00E44FCE"/>
    <w:rsid w:val="00E45BE5"/>
    <w:rsid w:val="00E46310"/>
    <w:rsid w:val="00E524C9"/>
    <w:rsid w:val="00E54D43"/>
    <w:rsid w:val="00E55E6B"/>
    <w:rsid w:val="00E67D64"/>
    <w:rsid w:val="00E70771"/>
    <w:rsid w:val="00E7698C"/>
    <w:rsid w:val="00E80FA1"/>
    <w:rsid w:val="00E821B1"/>
    <w:rsid w:val="00E85B08"/>
    <w:rsid w:val="00E860F2"/>
    <w:rsid w:val="00E86EEB"/>
    <w:rsid w:val="00E91A65"/>
    <w:rsid w:val="00E92D05"/>
    <w:rsid w:val="00E952BF"/>
    <w:rsid w:val="00EA11FD"/>
    <w:rsid w:val="00EA4A56"/>
    <w:rsid w:val="00EA73DF"/>
    <w:rsid w:val="00EB030F"/>
    <w:rsid w:val="00EB1CE7"/>
    <w:rsid w:val="00EB2343"/>
    <w:rsid w:val="00EB27E6"/>
    <w:rsid w:val="00EB3A4E"/>
    <w:rsid w:val="00EB46C0"/>
    <w:rsid w:val="00EC03CD"/>
    <w:rsid w:val="00EC1765"/>
    <w:rsid w:val="00EC68A2"/>
    <w:rsid w:val="00ED0E49"/>
    <w:rsid w:val="00EE2384"/>
    <w:rsid w:val="00EE605C"/>
    <w:rsid w:val="00EE6E56"/>
    <w:rsid w:val="00EE7842"/>
    <w:rsid w:val="00EE7B42"/>
    <w:rsid w:val="00EF01E3"/>
    <w:rsid w:val="00EF20F1"/>
    <w:rsid w:val="00EF728C"/>
    <w:rsid w:val="00EF7551"/>
    <w:rsid w:val="00F046D8"/>
    <w:rsid w:val="00F11B12"/>
    <w:rsid w:val="00F11ED0"/>
    <w:rsid w:val="00F138BE"/>
    <w:rsid w:val="00F16C5E"/>
    <w:rsid w:val="00F234A1"/>
    <w:rsid w:val="00F24DA8"/>
    <w:rsid w:val="00F31670"/>
    <w:rsid w:val="00F35C31"/>
    <w:rsid w:val="00F376F0"/>
    <w:rsid w:val="00F41F8B"/>
    <w:rsid w:val="00F44868"/>
    <w:rsid w:val="00F44884"/>
    <w:rsid w:val="00F44B45"/>
    <w:rsid w:val="00F47029"/>
    <w:rsid w:val="00F5021E"/>
    <w:rsid w:val="00F56653"/>
    <w:rsid w:val="00F76191"/>
    <w:rsid w:val="00F77644"/>
    <w:rsid w:val="00F84163"/>
    <w:rsid w:val="00F857F0"/>
    <w:rsid w:val="00F8664F"/>
    <w:rsid w:val="00FA4107"/>
    <w:rsid w:val="00FA411A"/>
    <w:rsid w:val="00FB4D92"/>
    <w:rsid w:val="00FB5138"/>
    <w:rsid w:val="00FB6BF3"/>
    <w:rsid w:val="00FC7E0A"/>
    <w:rsid w:val="00FD29CD"/>
    <w:rsid w:val="00FD2C32"/>
    <w:rsid w:val="00FD5B87"/>
    <w:rsid w:val="00FE097D"/>
    <w:rsid w:val="00FE186D"/>
    <w:rsid w:val="00FE4C74"/>
    <w:rsid w:val="00FE614F"/>
    <w:rsid w:val="00FF2C99"/>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EB7352"/>
  <w15:docId w15:val="{8E63DF9D-9764-485A-962F-62208A1F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B3F"/>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7D6B3F"/>
    <w:pPr>
      <w:keepNext/>
      <w:numPr>
        <w:numId w:val="21"/>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7D6B3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9"/>
    <w:qFormat/>
    <w:rsid w:val="00E67D64"/>
    <w:pPr>
      <w:keepNext/>
      <w:keepLines/>
      <w:numPr>
        <w:ilvl w:val="2"/>
        <w:numId w:val="15"/>
      </w:numPr>
      <w:spacing w:before="200" w:after="0"/>
      <w:outlineLvl w:val="2"/>
    </w:pPr>
    <w:rPr>
      <w:rFonts w:ascii="Times New Roman" w:hAnsi="Times New Roman"/>
      <w:b/>
      <w:bCs/>
    </w:rPr>
  </w:style>
  <w:style w:type="paragraph" w:styleId="Heading4">
    <w:name w:val="heading 4"/>
    <w:aliases w:val="Para4,(a),1.1.1.1,h4,headhbk,CLause Level 2,4 dash"/>
    <w:basedOn w:val="Normal"/>
    <w:next w:val="Normal"/>
    <w:link w:val="Heading4Char"/>
    <w:uiPriority w:val="99"/>
    <w:qFormat/>
    <w:rsid w:val="00E67D64"/>
    <w:pPr>
      <w:keepNext/>
      <w:keepLines/>
      <w:numPr>
        <w:ilvl w:val="3"/>
        <w:numId w:val="15"/>
      </w:numPr>
      <w:spacing w:before="200" w:after="0"/>
      <w:outlineLvl w:val="3"/>
    </w:pPr>
    <w:rPr>
      <w:rFonts w:ascii="Times New Roman" w:hAnsi="Times New Roman"/>
      <w:b/>
      <w:bCs/>
      <w:iCs/>
    </w:rPr>
  </w:style>
  <w:style w:type="paragraph" w:styleId="Heading5">
    <w:name w:val="heading 5"/>
    <w:aliases w:val="Para5,CLause Level 3,5 sub-bullet,sb,4"/>
    <w:basedOn w:val="Normal"/>
    <w:next w:val="Normal"/>
    <w:link w:val="Heading5Char"/>
    <w:uiPriority w:val="99"/>
    <w:qFormat/>
    <w:rsid w:val="00E67D64"/>
    <w:pPr>
      <w:numPr>
        <w:ilvl w:val="4"/>
        <w:numId w:val="15"/>
      </w:numPr>
      <w:spacing w:before="240" w:after="60"/>
      <w:outlineLvl w:val="4"/>
    </w:pPr>
    <w:rPr>
      <w:b/>
      <w:bCs/>
      <w:iCs/>
      <w:szCs w:val="26"/>
    </w:rPr>
  </w:style>
  <w:style w:type="paragraph" w:styleId="Heading6">
    <w:name w:val="heading 6"/>
    <w:basedOn w:val="Normal"/>
    <w:next w:val="Normal"/>
    <w:link w:val="Heading6Char"/>
    <w:uiPriority w:val="99"/>
    <w:qFormat/>
    <w:rsid w:val="00E67D64"/>
    <w:pPr>
      <w:numPr>
        <w:ilvl w:val="5"/>
        <w:numId w:val="15"/>
      </w:numPr>
      <w:spacing w:before="240" w:after="60"/>
      <w:outlineLvl w:val="5"/>
    </w:pPr>
    <w:rPr>
      <w:rFonts w:ascii="Times New Roman" w:hAnsi="Times New Roman"/>
      <w:b/>
      <w:bCs/>
    </w:rPr>
  </w:style>
  <w:style w:type="paragraph" w:styleId="Heading7">
    <w:name w:val="heading 7"/>
    <w:aliases w:val="Spare3"/>
    <w:basedOn w:val="Normal"/>
    <w:next w:val="Normal"/>
    <w:link w:val="Heading7Char"/>
    <w:uiPriority w:val="99"/>
    <w:qFormat/>
    <w:rsid w:val="00E67D64"/>
    <w:pPr>
      <w:numPr>
        <w:ilvl w:val="6"/>
        <w:numId w:val="15"/>
      </w:numPr>
      <w:spacing w:before="240" w:after="60"/>
      <w:outlineLvl w:val="6"/>
    </w:pPr>
    <w:rPr>
      <w:rFonts w:ascii="Times New Roman" w:hAnsi="Times New Roman"/>
      <w:sz w:val="24"/>
    </w:rPr>
  </w:style>
  <w:style w:type="paragraph" w:styleId="Heading8">
    <w:name w:val="heading 8"/>
    <w:aliases w:val="Spare4"/>
    <w:basedOn w:val="Normal"/>
    <w:next w:val="Normal"/>
    <w:link w:val="Heading8Char"/>
    <w:uiPriority w:val="99"/>
    <w:qFormat/>
    <w:rsid w:val="00E67D64"/>
    <w:pPr>
      <w:numPr>
        <w:ilvl w:val="7"/>
        <w:numId w:val="15"/>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
    <w:uiPriority w:val="99"/>
    <w:qFormat/>
    <w:rsid w:val="00E67D64"/>
    <w:pPr>
      <w:numPr>
        <w:ilvl w:val="8"/>
        <w:numId w:val="15"/>
      </w:numPr>
      <w:spacing w:before="240" w:after="60"/>
      <w:outlineLvl w:val="8"/>
    </w:pPr>
    <w:rPr>
      <w:rFonts w:cs="Arial"/>
    </w:rPr>
  </w:style>
  <w:style w:type="character" w:default="1" w:styleId="DefaultParagraphFont">
    <w:name w:val="Default Paragraph Font"/>
    <w:uiPriority w:val="1"/>
    <w:semiHidden/>
    <w:unhideWhenUsed/>
    <w:rsid w:val="007D6B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6B3F"/>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F376F0"/>
    <w:rPr>
      <w:rFonts w:ascii="Arial" w:hAnsi="Arial" w:cs="Arial"/>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locked/>
    <w:rsid w:val="007D6B3F"/>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9"/>
    <w:locked/>
    <w:rsid w:val="00F234A1"/>
    <w:rPr>
      <w:b/>
      <w:bCs/>
      <w:szCs w:val="24"/>
    </w:rPr>
  </w:style>
  <w:style w:type="character" w:customStyle="1" w:styleId="Heading4Char">
    <w:name w:val="Heading 4 Char"/>
    <w:aliases w:val="Para4 Char,(a) Char,1.1.1.1 Char,h4 Char,headhbk Char,CLause Level 2 Char,4 dash Char"/>
    <w:link w:val="Heading4"/>
    <w:uiPriority w:val="99"/>
    <w:locked/>
    <w:rsid w:val="00B54560"/>
    <w:rPr>
      <w:b/>
      <w:bCs/>
      <w:iCs/>
      <w:szCs w:val="24"/>
    </w:rPr>
  </w:style>
  <w:style w:type="character" w:customStyle="1" w:styleId="Heading5Char">
    <w:name w:val="Heading 5 Char"/>
    <w:aliases w:val="Para5 Char,CLause Level 3 Char,5 sub-bullet Char,sb Char,4 Char"/>
    <w:link w:val="Heading5"/>
    <w:uiPriority w:val="99"/>
    <w:locked/>
    <w:rsid w:val="00B54560"/>
    <w:rPr>
      <w:rFonts w:ascii="Arial" w:hAnsi="Arial"/>
      <w:b/>
      <w:bCs/>
      <w:iCs/>
      <w:szCs w:val="26"/>
    </w:rPr>
  </w:style>
  <w:style w:type="character" w:customStyle="1" w:styleId="Heading6Char">
    <w:name w:val="Heading 6 Char"/>
    <w:link w:val="Heading6"/>
    <w:uiPriority w:val="99"/>
    <w:locked/>
    <w:rsid w:val="00B54560"/>
    <w:rPr>
      <w:b/>
      <w:bCs/>
      <w:sz w:val="22"/>
      <w:szCs w:val="24"/>
    </w:rPr>
  </w:style>
  <w:style w:type="character" w:customStyle="1" w:styleId="Heading7Char">
    <w:name w:val="Heading 7 Char"/>
    <w:aliases w:val="Spare3 Char"/>
    <w:link w:val="Heading7"/>
    <w:uiPriority w:val="99"/>
    <w:locked/>
    <w:rsid w:val="00B54560"/>
    <w:rPr>
      <w:sz w:val="24"/>
      <w:szCs w:val="24"/>
    </w:rPr>
  </w:style>
  <w:style w:type="character" w:customStyle="1" w:styleId="Heading8Char">
    <w:name w:val="Heading 8 Char"/>
    <w:aliases w:val="Spare4 Char"/>
    <w:link w:val="Heading8"/>
    <w:uiPriority w:val="99"/>
    <w:locked/>
    <w:rsid w:val="00B54560"/>
    <w:rPr>
      <w:i/>
      <w:iCs/>
      <w:sz w:val="24"/>
      <w:szCs w:val="24"/>
    </w:rPr>
  </w:style>
  <w:style w:type="character" w:customStyle="1" w:styleId="Heading9Char">
    <w:name w:val="Heading 9 Char"/>
    <w:aliases w:val="Spare5 Char"/>
    <w:link w:val="Heading9"/>
    <w:uiPriority w:val="99"/>
    <w:locked/>
    <w:rsid w:val="00B54560"/>
    <w:rPr>
      <w:rFonts w:ascii="Arial" w:hAnsi="Arial" w:cs="Arial"/>
      <w:sz w:val="22"/>
      <w:szCs w:val="24"/>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Pr>
      <w:rFonts w:ascii="Cambria" w:hAnsi="Cambria" w:cs="Times New Roman"/>
      <w:b/>
      <w:bCs/>
      <w:kern w:val="32"/>
      <w:sz w:val="32"/>
      <w:szCs w:val="32"/>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66731A"/>
    <w:rPr>
      <w:rFonts w:ascii="Cambria" w:hAnsi="Cambria" w:cs="Times New Roman"/>
      <w:b/>
      <w:bCs/>
      <w:kern w:val="32"/>
      <w:sz w:val="32"/>
      <w:szCs w:val="32"/>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617D31"/>
    <w:rPr>
      <w:rFonts w:ascii="Cambria" w:hAnsi="Cambria" w:cs="Times New Roman"/>
      <w:b/>
      <w:bCs/>
      <w:kern w:val="32"/>
      <w:sz w:val="32"/>
      <w:szCs w:val="32"/>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7D622F"/>
    <w:rPr>
      <w:rFonts w:ascii="Cambria" w:hAnsi="Cambria" w:cs="Times New Roman"/>
      <w:b/>
      <w:bCs/>
      <w:kern w:val="32"/>
      <w:sz w:val="32"/>
      <w:szCs w:val="32"/>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locked/>
    <w:rsid w:val="00AF26B7"/>
    <w:rPr>
      <w:rFonts w:ascii="Cambria" w:hAnsi="Cambria" w:cs="Times New Roman"/>
      <w:b/>
      <w:bCs/>
      <w:kern w:val="32"/>
      <w:sz w:val="32"/>
      <w:szCs w:val="32"/>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5D4A5F"/>
    <w:rPr>
      <w:rFonts w:ascii="Cambria" w:hAnsi="Cambria" w:cs="Times New Roman"/>
      <w:b/>
      <w:bCs/>
      <w:kern w:val="32"/>
      <w:sz w:val="32"/>
      <w:szCs w:val="32"/>
      <w:lang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4D1659"/>
    <w:rPr>
      <w:rFonts w:ascii="Cambria" w:hAnsi="Cambria" w:cs="Times New Roman"/>
      <w:b/>
      <w:bCs/>
      <w:kern w:val="32"/>
      <w:sz w:val="32"/>
      <w:szCs w:val="32"/>
      <w:lang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A54C88"/>
    <w:rPr>
      <w:rFonts w:ascii="Cambria" w:hAnsi="Cambria" w:cs="Times New Roman"/>
      <w:b/>
      <w:bCs/>
      <w:kern w:val="32"/>
      <w:sz w:val="32"/>
      <w:szCs w:val="32"/>
      <w:lang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4E320C"/>
    <w:rPr>
      <w:rFonts w:ascii="Cambria" w:hAnsi="Cambria" w:cs="Times New Roman"/>
      <w:b/>
      <w:bCs/>
      <w:kern w:val="32"/>
      <w:sz w:val="32"/>
      <w:szCs w:val="32"/>
      <w:lang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BC5099"/>
    <w:rPr>
      <w:rFonts w:ascii="Cambria" w:hAnsi="Cambria" w:cs="Times New Roman"/>
      <w:b/>
      <w:bCs/>
      <w:kern w:val="32"/>
      <w:sz w:val="32"/>
      <w:szCs w:val="32"/>
      <w:lang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881010"/>
    <w:rPr>
      <w:rFonts w:ascii="Cambria" w:hAnsi="Cambria" w:cs="Times New Roman"/>
      <w:b/>
      <w:bCs/>
      <w:kern w:val="32"/>
      <w:sz w:val="32"/>
      <w:szCs w:val="32"/>
      <w:lang w:eastAsia="en-US"/>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ocked/>
    <w:rsid w:val="00CB4BA8"/>
    <w:rPr>
      <w:rFonts w:ascii="Arial" w:hAnsi="Arial" w:cs="Arial"/>
      <w:b/>
      <w:bCs/>
      <w:kern w:val="32"/>
      <w:sz w:val="32"/>
      <w:szCs w:val="32"/>
    </w:rPr>
  </w:style>
  <w:style w:type="paragraph" w:styleId="Footer">
    <w:name w:val="footer"/>
    <w:basedOn w:val="Normal"/>
    <w:link w:val="FooterChar"/>
    <w:autoRedefine/>
    <w:uiPriority w:val="99"/>
    <w:rsid w:val="00E67D64"/>
    <w:pPr>
      <w:tabs>
        <w:tab w:val="right" w:pos="9072"/>
      </w:tabs>
    </w:pPr>
    <w:rPr>
      <w:sz w:val="16"/>
      <w:lang w:val="en-US"/>
    </w:rPr>
  </w:style>
  <w:style w:type="character" w:customStyle="1" w:styleId="FooterChar">
    <w:name w:val="Footer Char"/>
    <w:link w:val="Footer"/>
    <w:uiPriority w:val="99"/>
    <w:locked/>
    <w:rsid w:val="00B54560"/>
    <w:rPr>
      <w:rFonts w:ascii="Arial" w:hAnsi="Arial" w:cs="Times New Roman"/>
      <w:sz w:val="16"/>
      <w:lang w:val="en-US" w:eastAsia="en-US"/>
    </w:rPr>
  </w:style>
  <w:style w:type="paragraph" w:styleId="BodyText">
    <w:name w:val="Body Text"/>
    <w:basedOn w:val="Normal"/>
    <w:link w:val="BodyTextChar"/>
    <w:uiPriority w:val="99"/>
    <w:rsid w:val="00E67D64"/>
  </w:style>
  <w:style w:type="character" w:customStyle="1" w:styleId="BodyTextChar">
    <w:name w:val="Body Text Char"/>
    <w:link w:val="BodyText"/>
    <w:uiPriority w:val="99"/>
    <w:locked/>
    <w:rsid w:val="00025528"/>
    <w:rPr>
      <w:rFonts w:ascii="Arial" w:hAnsi="Arial" w:cs="Times New Roman"/>
      <w:sz w:val="20"/>
      <w:lang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autoRedefine/>
    <w:uiPriority w:val="99"/>
    <w:rsid w:val="00A16C5C"/>
    <w:pPr>
      <w:tabs>
        <w:tab w:val="right" w:pos="8222"/>
      </w:tabs>
      <w:ind w:left="864" w:hanging="864"/>
      <w:jc w:val="center"/>
    </w:pPr>
    <w:rPr>
      <w:b/>
      <w:szCs w:val="20"/>
      <w:lang w:val="en-US"/>
    </w:rPr>
  </w:style>
  <w:style w:type="character" w:customStyle="1" w:styleId="HeaderChar">
    <w:name w:val="Header Char"/>
    <w:link w:val="Header"/>
    <w:uiPriority w:val="99"/>
    <w:locked/>
    <w:rsid w:val="00A16C5C"/>
    <w:rPr>
      <w:rFonts w:ascii="Arial" w:hAnsi="Arial" w:cs="Times New Roman"/>
      <w:b/>
      <w:sz w:val="20"/>
      <w:szCs w:val="20"/>
      <w:lang w:val="en-US" w:eastAsia="en-US"/>
    </w:rPr>
  </w:style>
  <w:style w:type="character" w:styleId="PageNumber">
    <w:name w:val="page number"/>
    <w:uiPriority w:val="99"/>
    <w:rsid w:val="00E67D64"/>
    <w:rPr>
      <w:rFonts w:cs="Times New Roman"/>
    </w:rPr>
  </w:style>
  <w:style w:type="paragraph" w:styleId="FootnoteText">
    <w:name w:val="footnote text"/>
    <w:basedOn w:val="Normal"/>
    <w:link w:val="FootnoteTextChar"/>
    <w:semiHidden/>
    <w:rsid w:val="007D6B3F"/>
    <w:rPr>
      <w:szCs w:val="20"/>
    </w:rPr>
  </w:style>
  <w:style w:type="character" w:customStyle="1" w:styleId="FootnoteTextChar">
    <w:name w:val="Footnote Text Char"/>
    <w:link w:val="FootnoteText"/>
    <w:semiHidden/>
    <w:locked/>
    <w:rsid w:val="00025528"/>
    <w:rPr>
      <w:rFonts w:ascii="Arial" w:hAnsi="Arial"/>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next w:val="ASDEFCONNormal"/>
    <w:autoRedefine/>
    <w:uiPriority w:val="39"/>
    <w:rsid w:val="007D6B3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7D6B3F"/>
    <w:pPr>
      <w:spacing w:after="60"/>
      <w:ind w:left="1417" w:hanging="850"/>
    </w:pPr>
    <w:rPr>
      <w:rFonts w:ascii="Arial" w:hAnsi="Arial" w:cs="Arial"/>
      <w:szCs w:val="24"/>
    </w:rPr>
  </w:style>
  <w:style w:type="paragraph" w:styleId="TOC3">
    <w:name w:val="toc 3"/>
    <w:basedOn w:val="Normal"/>
    <w:next w:val="Normal"/>
    <w:autoRedefine/>
    <w:rsid w:val="007D6B3F"/>
    <w:pPr>
      <w:spacing w:after="100"/>
      <w:ind w:left="400"/>
    </w:pPr>
  </w:style>
  <w:style w:type="paragraph" w:styleId="BalloonText">
    <w:name w:val="Balloon Text"/>
    <w:basedOn w:val="Normal"/>
    <w:link w:val="BalloonTextChar"/>
    <w:uiPriority w:val="99"/>
    <w:rsid w:val="00E67D64"/>
    <w:rPr>
      <w:rFonts w:ascii="Tahoma" w:hAnsi="Tahoma" w:cs="Tahoma"/>
      <w:sz w:val="16"/>
      <w:szCs w:val="16"/>
    </w:rPr>
  </w:style>
  <w:style w:type="character" w:customStyle="1" w:styleId="BalloonTextChar">
    <w:name w:val="Balloon Text Char"/>
    <w:link w:val="BalloonText"/>
    <w:uiPriority w:val="99"/>
    <w:locked/>
    <w:rsid w:val="00025528"/>
    <w:rPr>
      <w:rFonts w:ascii="Tahoma" w:hAnsi="Tahoma" w:cs="Tahoma"/>
      <w:sz w:val="16"/>
      <w:szCs w:val="16"/>
      <w:lang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E67D64"/>
    <w:pPr>
      <w:ind w:left="851" w:right="238" w:hanging="851"/>
    </w:pPr>
    <w:rPr>
      <w:b/>
    </w:r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eastAsia="en-US"/>
    </w:rPr>
  </w:style>
  <w:style w:type="paragraph" w:styleId="BodyText3">
    <w:name w:val="Body Text 3"/>
    <w:basedOn w:val="Normal"/>
    <w:link w:val="BodyText3Char"/>
    <w:uiPriority w:val="99"/>
    <w:rsid w:val="00E67D64"/>
    <w:rPr>
      <w:b/>
      <w:i/>
      <w:lang w:val="en-GB"/>
    </w:rPr>
  </w:style>
  <w:style w:type="character" w:customStyle="1" w:styleId="BodyText3Char">
    <w:name w:val="Body Text 3 Char"/>
    <w:link w:val="BodyText3"/>
    <w:uiPriority w:val="99"/>
    <w:locked/>
    <w:rsid w:val="00025528"/>
    <w:rPr>
      <w:rFonts w:ascii="Arial" w:hAnsi="Arial" w:cs="Times New Roman"/>
      <w:b/>
      <w:i/>
      <w:sz w:val="20"/>
      <w:lang w:val="en-GB" w:eastAsia="en-US"/>
    </w:rPr>
  </w:style>
  <w:style w:type="paragraph" w:styleId="BodyTextFirstIndent">
    <w:name w:val="Body Text First Indent"/>
    <w:basedOn w:val="BodyText"/>
    <w:link w:val="BodyTextFirstIndentChar"/>
    <w:uiPriority w:val="99"/>
    <w:rsid w:val="00025528"/>
    <w:pPr>
      <w:ind w:firstLine="210"/>
    </w:pPr>
  </w:style>
  <w:style w:type="character" w:customStyle="1" w:styleId="BodyTextFirstIndentChar">
    <w:name w:val="Body Text First Indent Char"/>
    <w:link w:val="BodyTextFirstIndent"/>
    <w:uiPriority w:val="99"/>
    <w:locked/>
    <w:rsid w:val="00025528"/>
    <w:rPr>
      <w:rFonts w:ascii="Arial" w:hAnsi="Arial" w:cs="Arial"/>
      <w:sz w:val="20"/>
      <w:lang w:eastAsia="en-US"/>
    </w:rPr>
  </w:style>
  <w:style w:type="paragraph" w:styleId="BodyTextIndent">
    <w:name w:val="Body Text Indent"/>
    <w:basedOn w:val="Normal"/>
    <w:link w:val="BodyTextIndentChar"/>
    <w:uiPriority w:val="99"/>
    <w:rsid w:val="00E67D64"/>
    <w:pPr>
      <w:spacing w:before="240"/>
      <w:ind w:left="1492" w:hanging="641"/>
    </w:pPr>
    <w:rPr>
      <w:sz w:val="24"/>
    </w:rPr>
  </w:style>
  <w:style w:type="character" w:customStyle="1" w:styleId="BodyTextIndentChar">
    <w:name w:val="Body Text Indent Char"/>
    <w:link w:val="BodyTextIndent"/>
    <w:uiPriority w:val="99"/>
    <w:locked/>
    <w:rsid w:val="00025528"/>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sz w:val="24"/>
      <w:lang w:eastAsia="en-US"/>
    </w:rPr>
  </w:style>
  <w:style w:type="paragraph" w:styleId="BodyTextIndent2">
    <w:name w:val="Body Text Indent 2"/>
    <w:basedOn w:val="Normal"/>
    <w:link w:val="BodyTextIndent2Char"/>
    <w:uiPriority w:val="99"/>
    <w:rsid w:val="00E67D64"/>
    <w:pPr>
      <w:spacing w:after="100"/>
      <w:ind w:left="709"/>
    </w:pPr>
    <w:rPr>
      <w:lang w:val="en-US"/>
    </w:rPr>
  </w:style>
  <w:style w:type="character" w:customStyle="1" w:styleId="BodyTextIndent2Char">
    <w:name w:val="Body Text Indent 2 Char"/>
    <w:link w:val="BodyTextIndent2"/>
    <w:uiPriority w:val="99"/>
    <w:locked/>
    <w:rsid w:val="00025528"/>
    <w:rPr>
      <w:rFonts w:ascii="Arial" w:hAnsi="Arial" w:cs="Times New Roman"/>
      <w:sz w:val="20"/>
      <w:lang w:val="en-US"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qFormat/>
    <w:rsid w:val="007D6B3F"/>
    <w:rPr>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E67D64"/>
    <w:rPr>
      <w:rFonts w:cs="Times New Roman"/>
      <w:sz w:val="16"/>
    </w:rPr>
  </w:style>
  <w:style w:type="paragraph" w:styleId="CommentText">
    <w:name w:val="annotation text"/>
    <w:basedOn w:val="Normal"/>
    <w:link w:val="CommentTextChar"/>
    <w:uiPriority w:val="99"/>
    <w:rsid w:val="00E67D64"/>
    <w:rPr>
      <w:szCs w:val="20"/>
    </w:rPr>
  </w:style>
  <w:style w:type="character" w:customStyle="1" w:styleId="CommentTextChar">
    <w:name w:val="Comment Text Char"/>
    <w:link w:val="CommentText"/>
    <w:uiPriority w:val="99"/>
    <w:locked/>
    <w:rsid w:val="00E67D64"/>
    <w:rPr>
      <w:rFonts w:ascii="Arial" w:hAnsi="Arial" w:cs="Times New Roman"/>
      <w:sz w:val="20"/>
      <w:lang w:eastAsia="en-US"/>
    </w:rPr>
  </w:style>
  <w:style w:type="paragraph" w:styleId="CommentSubject">
    <w:name w:val="annotation subject"/>
    <w:basedOn w:val="CommentText"/>
    <w:next w:val="CommentText"/>
    <w:link w:val="CommentSubjectChar"/>
    <w:uiPriority w:val="99"/>
    <w:rsid w:val="00E67D64"/>
    <w:rPr>
      <w:b/>
      <w:bCs/>
    </w:rPr>
  </w:style>
  <w:style w:type="character" w:customStyle="1" w:styleId="CommentSubjectChar">
    <w:name w:val="Comment Subject Char"/>
    <w:link w:val="CommentSubject"/>
    <w:uiPriority w:val="99"/>
    <w:locked/>
    <w:rsid w:val="00025528"/>
    <w:rPr>
      <w:rFonts w:ascii="Arial" w:hAnsi="Arial" w:cs="Times New Roman"/>
      <w:b/>
      <w:bCs/>
      <w:sz w:val="20"/>
      <w:lang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eastAsia="en-US"/>
    </w:rPr>
  </w:style>
  <w:style w:type="paragraph" w:styleId="DocumentMap">
    <w:name w:val="Document Map"/>
    <w:basedOn w:val="Normal"/>
    <w:link w:val="DocumentMapChar"/>
    <w:uiPriority w:val="99"/>
    <w:rsid w:val="00E67D64"/>
    <w:pPr>
      <w:shd w:val="clear" w:color="auto" w:fill="000080"/>
    </w:pPr>
    <w:rPr>
      <w:rFonts w:ascii="Tahoma" w:hAnsi="Tahoma"/>
    </w:rPr>
  </w:style>
  <w:style w:type="character" w:customStyle="1" w:styleId="DocumentMapChar">
    <w:name w:val="Document Map Char"/>
    <w:link w:val="DocumentMap"/>
    <w:uiPriority w:val="99"/>
    <w:locked/>
    <w:rsid w:val="00025528"/>
    <w:rPr>
      <w:rFonts w:ascii="Tahoma" w:hAnsi="Tahoma" w:cs="Times New Roman"/>
      <w:sz w:val="20"/>
      <w:shd w:val="clear" w:color="auto" w:fill="000080"/>
      <w:lang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E67D64"/>
    <w:rPr>
      <w:szCs w:val="20"/>
    </w:rPr>
  </w:style>
  <w:style w:type="character" w:customStyle="1" w:styleId="EndnoteTextChar">
    <w:name w:val="Endnote Text Char"/>
    <w:link w:val="EndnoteText"/>
    <w:uiPriority w:val="99"/>
    <w:locked/>
    <w:rsid w:val="00025528"/>
    <w:rPr>
      <w:rFonts w:ascii="Arial" w:hAnsi="Arial" w:cs="Times New Roman"/>
      <w:sz w:val="20"/>
      <w:szCs w:val="20"/>
      <w:lang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E67D64"/>
    <w:rPr>
      <w:rFonts w:cs="Times New Roman"/>
      <w:color w:val="60642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unhideWhenUsed/>
    <w:rsid w:val="007D6B3F"/>
    <w:rPr>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tabs>
        <w:tab w:val="num" w:pos="926"/>
      </w:tabs>
      <w:ind w:left="926" w:hanging="360"/>
      <w:contextualSpacing/>
    </w:pPr>
  </w:style>
  <w:style w:type="paragraph" w:styleId="ListBullet4">
    <w:name w:val="List Bullet 4"/>
    <w:basedOn w:val="Normal"/>
    <w:uiPriority w:val="99"/>
    <w:rsid w:val="00025528"/>
    <w:pPr>
      <w:tabs>
        <w:tab w:val="num" w:pos="926"/>
        <w:tab w:val="num" w:pos="1209"/>
      </w:tabs>
      <w:ind w:left="1209" w:hanging="360"/>
      <w:contextualSpacing/>
    </w:pPr>
  </w:style>
  <w:style w:type="paragraph" w:styleId="ListBullet5">
    <w:name w:val="List Bullet 5"/>
    <w:basedOn w:val="Normal"/>
    <w:uiPriority w:val="99"/>
    <w:rsid w:val="00025528"/>
    <w:pPr>
      <w:numPr>
        <w:numId w:val="1"/>
      </w:numPr>
      <w:tabs>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2"/>
      </w:numPr>
      <w:ind w:left="360"/>
      <w:contextualSpacing/>
    </w:pPr>
  </w:style>
  <w:style w:type="paragraph" w:styleId="ListNumber2">
    <w:name w:val="List Number 2"/>
    <w:basedOn w:val="Normal"/>
    <w:uiPriority w:val="99"/>
    <w:rsid w:val="00025528"/>
    <w:pPr>
      <w:numPr>
        <w:numId w:val="3"/>
      </w:numPr>
      <w:tabs>
        <w:tab w:val="clear" w:pos="360"/>
        <w:tab w:val="num" w:pos="643"/>
      </w:tabs>
      <w:ind w:left="643"/>
      <w:contextualSpacing/>
    </w:pPr>
  </w:style>
  <w:style w:type="paragraph" w:styleId="ListNumber3">
    <w:name w:val="List Number 3"/>
    <w:basedOn w:val="Normal"/>
    <w:uiPriority w:val="99"/>
    <w:rsid w:val="00025528"/>
    <w:pPr>
      <w:numPr>
        <w:numId w:val="4"/>
      </w:numPr>
      <w:tabs>
        <w:tab w:val="num" w:pos="926"/>
      </w:tabs>
      <w:ind w:left="926"/>
      <w:contextualSpacing/>
    </w:pPr>
  </w:style>
  <w:style w:type="paragraph" w:styleId="ListNumber4">
    <w:name w:val="List Number 4"/>
    <w:basedOn w:val="Normal"/>
    <w:uiPriority w:val="99"/>
    <w:rsid w:val="00025528"/>
    <w:pPr>
      <w:numPr>
        <w:numId w:val="5"/>
      </w:numPr>
      <w:tabs>
        <w:tab w:val="num" w:pos="1209"/>
      </w:tabs>
      <w:ind w:left="1209"/>
      <w:contextualSpacing/>
    </w:pPr>
  </w:style>
  <w:style w:type="paragraph" w:styleId="ListNumber5">
    <w:name w:val="List Number 5"/>
    <w:basedOn w:val="Normal"/>
    <w:uiPriority w:val="99"/>
    <w:rsid w:val="00025528"/>
    <w:pPr>
      <w:numPr>
        <w:numId w:val="6"/>
      </w:numPr>
      <w:tabs>
        <w:tab w:val="num" w:pos="1492"/>
      </w:tabs>
      <w:ind w:left="1492"/>
      <w:contextualSpacing/>
    </w:pPr>
  </w:style>
  <w:style w:type="paragraph" w:styleId="ListParagraph">
    <w:name w:val="List Paragraph"/>
    <w:basedOn w:val="Normal"/>
    <w:uiPriority w:val="99"/>
    <w:qFormat/>
    <w:rsid w:val="00025528"/>
    <w:pPr>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E67D64"/>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sz w:val="20"/>
      <w:lang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025528"/>
    <w:pPr>
      <w:spacing w:after="60"/>
      <w:jc w:val="center"/>
      <w:outlineLvl w:val="1"/>
    </w:pPr>
    <w:rPr>
      <w:rFonts w:ascii="Cambria" w:eastAsia="SimSun" w:hAnsi="Cambria"/>
      <w:sz w:val="24"/>
    </w:rPr>
  </w:style>
  <w:style w:type="character" w:customStyle="1" w:styleId="SubtitleChar">
    <w:name w:val="Subtitle Char"/>
    <w:link w:val="Subtitle"/>
    <w:uiPriority w:val="99"/>
    <w:locked/>
    <w:rsid w:val="00025528"/>
    <w:rPr>
      <w:rFonts w:ascii="Cambria" w:eastAsia="SimSun" w:hAnsi="Cambria" w:cs="Times New Roman"/>
      <w:sz w:val="24"/>
      <w:lang w:eastAsia="en-US"/>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E67D64"/>
    <w:pPr>
      <w:spacing w:after="200" w:line="276" w:lineRule="auto"/>
    </w:pPr>
    <w:rPr>
      <w:rFonts w:ascii="Arial" w:hAnsi="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025528"/>
    <w:pPr>
      <w:spacing w:before="240" w:after="60"/>
      <w:jc w:val="center"/>
      <w:outlineLvl w:val="0"/>
    </w:pPr>
    <w:rPr>
      <w:rFonts w:ascii="Cambria" w:eastAsia="SimSun" w:hAnsi="Cambria"/>
      <w:b/>
      <w:bCs/>
      <w:kern w:val="28"/>
      <w:sz w:val="32"/>
      <w:szCs w:val="32"/>
    </w:rPr>
  </w:style>
  <w:style w:type="character" w:customStyle="1" w:styleId="TitleChar">
    <w:name w:val="Title Char"/>
    <w:link w:val="Title"/>
    <w:uiPriority w:val="99"/>
    <w:locked/>
    <w:rsid w:val="00025528"/>
    <w:rPr>
      <w:rFonts w:ascii="Cambria" w:eastAsia="SimSun" w:hAnsi="Cambria" w:cs="Times New Roman"/>
      <w:b/>
      <w:kern w:val="28"/>
      <w:sz w:val="32"/>
      <w:lang w:eastAsia="en-US"/>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rsid w:val="007D6B3F"/>
    <w:pPr>
      <w:spacing w:after="100"/>
      <w:ind w:left="600"/>
    </w:pPr>
  </w:style>
  <w:style w:type="paragraph" w:styleId="TOC5">
    <w:name w:val="toc 5"/>
    <w:basedOn w:val="Normal"/>
    <w:next w:val="Normal"/>
    <w:autoRedefine/>
    <w:rsid w:val="007D6B3F"/>
    <w:pPr>
      <w:spacing w:after="100"/>
      <w:ind w:left="800"/>
    </w:pPr>
  </w:style>
  <w:style w:type="paragraph" w:styleId="TOC6">
    <w:name w:val="toc 6"/>
    <w:basedOn w:val="Normal"/>
    <w:next w:val="Normal"/>
    <w:autoRedefine/>
    <w:rsid w:val="007D6B3F"/>
    <w:pPr>
      <w:spacing w:after="100"/>
      <w:ind w:left="1000"/>
    </w:pPr>
  </w:style>
  <w:style w:type="paragraph" w:styleId="TOC7">
    <w:name w:val="toc 7"/>
    <w:basedOn w:val="Normal"/>
    <w:next w:val="Normal"/>
    <w:autoRedefine/>
    <w:rsid w:val="007D6B3F"/>
    <w:pPr>
      <w:spacing w:after="100"/>
      <w:ind w:left="1200"/>
    </w:pPr>
  </w:style>
  <w:style w:type="paragraph" w:styleId="TOC8">
    <w:name w:val="toc 8"/>
    <w:basedOn w:val="Normal"/>
    <w:next w:val="Normal"/>
    <w:autoRedefine/>
    <w:rsid w:val="007D6B3F"/>
    <w:pPr>
      <w:spacing w:after="100"/>
      <w:ind w:left="1400"/>
    </w:pPr>
  </w:style>
  <w:style w:type="paragraph" w:styleId="TOC9">
    <w:name w:val="toc 9"/>
    <w:basedOn w:val="Normal"/>
    <w:next w:val="Normal"/>
    <w:autoRedefine/>
    <w:rsid w:val="007D6B3F"/>
    <w:pPr>
      <w:spacing w:after="100"/>
      <w:ind w:left="1600"/>
    </w:pPr>
  </w:style>
  <w:style w:type="paragraph" w:styleId="TOCHeading">
    <w:name w:val="TOC Heading"/>
    <w:basedOn w:val="Heading1"/>
    <w:next w:val="Normal"/>
    <w:uiPriority w:val="99"/>
    <w:qFormat/>
    <w:rsid w:val="00025528"/>
    <w:pPr>
      <w:outlineLvl w:val="9"/>
    </w:pPr>
    <w:rPr>
      <w:rFonts w:ascii="Cambria" w:eastAsia="SimSun" w:hAnsi="Cambria"/>
      <w:b w:val="0"/>
      <w:bCs w:val="0"/>
    </w:rPr>
  </w:style>
  <w:style w:type="paragraph" w:styleId="Revision">
    <w:name w:val="Revision"/>
    <w:hidden/>
    <w:uiPriority w:val="99"/>
    <w:semiHidden/>
    <w:rsid w:val="00A34EC4"/>
    <w:rPr>
      <w:rFonts w:ascii="Arial" w:hAnsi="Arial" w:cs="Arial"/>
      <w:lang w:eastAsia="en-US"/>
    </w:rPr>
  </w:style>
  <w:style w:type="paragraph" w:customStyle="1" w:styleId="ClauseLevel1">
    <w:name w:val="Clause Level 1"/>
    <w:next w:val="ClauseLevel2"/>
    <w:uiPriority w:val="99"/>
    <w:rsid w:val="006D4C9E"/>
    <w:pPr>
      <w:keepNext/>
      <w:numPr>
        <w:numId w:val="12"/>
      </w:numPr>
      <w:pBdr>
        <w:bottom w:val="single" w:sz="2" w:space="0" w:color="auto"/>
      </w:pBdr>
      <w:spacing w:before="200" w:line="280" w:lineRule="atLeast"/>
      <w:outlineLvl w:val="0"/>
    </w:pPr>
    <w:rPr>
      <w:rFonts w:ascii="Arial" w:hAnsi="Arial" w:cs="Arial"/>
      <w:b/>
      <w:sz w:val="22"/>
      <w:szCs w:val="22"/>
    </w:rPr>
  </w:style>
  <w:style w:type="paragraph" w:customStyle="1" w:styleId="ClauseLevel2">
    <w:name w:val="Clause Level 2"/>
    <w:next w:val="ClauseLevel3"/>
    <w:uiPriority w:val="99"/>
    <w:rsid w:val="006D4C9E"/>
    <w:pPr>
      <w:keepNext/>
      <w:numPr>
        <w:ilvl w:val="1"/>
        <w:numId w:val="12"/>
      </w:numPr>
      <w:spacing w:before="200" w:line="280" w:lineRule="atLeast"/>
      <w:outlineLvl w:val="1"/>
    </w:pPr>
    <w:rPr>
      <w:rFonts w:ascii="Arial" w:hAnsi="Arial" w:cs="Arial"/>
      <w:b/>
      <w:sz w:val="22"/>
      <w:szCs w:val="22"/>
    </w:rPr>
  </w:style>
  <w:style w:type="paragraph" w:customStyle="1" w:styleId="ClauseLevel3">
    <w:name w:val="Clause Level 3"/>
    <w:uiPriority w:val="99"/>
    <w:rsid w:val="006D4C9E"/>
    <w:pPr>
      <w:numPr>
        <w:ilvl w:val="2"/>
        <w:numId w:val="12"/>
      </w:numPr>
      <w:spacing w:before="140" w:after="140" w:line="280" w:lineRule="atLeast"/>
    </w:pPr>
    <w:rPr>
      <w:rFonts w:ascii="Arial" w:hAnsi="Arial" w:cs="Arial"/>
      <w:sz w:val="22"/>
      <w:szCs w:val="22"/>
    </w:rPr>
  </w:style>
  <w:style w:type="paragraph" w:customStyle="1" w:styleId="ClauseLevel4">
    <w:name w:val="Clause Level 4"/>
    <w:basedOn w:val="ClauseLevel3"/>
    <w:uiPriority w:val="99"/>
    <w:rsid w:val="006D4C9E"/>
    <w:pPr>
      <w:numPr>
        <w:ilvl w:val="3"/>
      </w:numPr>
      <w:tabs>
        <w:tab w:val="num" w:pos="926"/>
        <w:tab w:val="num" w:pos="1209"/>
        <w:tab w:val="num" w:pos="1492"/>
      </w:tabs>
      <w:spacing w:before="0"/>
    </w:pPr>
  </w:style>
  <w:style w:type="paragraph" w:customStyle="1" w:styleId="ClauseLevel5">
    <w:name w:val="Clause Level 5"/>
    <w:basedOn w:val="ClauseLevel4"/>
    <w:uiPriority w:val="99"/>
    <w:rsid w:val="006D4C9E"/>
    <w:pPr>
      <w:numPr>
        <w:ilvl w:val="4"/>
      </w:numPr>
      <w:ind w:hanging="360"/>
    </w:pPr>
  </w:style>
  <w:style w:type="paragraph" w:customStyle="1" w:styleId="ClauseLevel6">
    <w:name w:val="Clause Level 6"/>
    <w:basedOn w:val="ClauseLevel4"/>
    <w:uiPriority w:val="99"/>
    <w:rsid w:val="006D4C9E"/>
    <w:pPr>
      <w:numPr>
        <w:ilvl w:val="5"/>
      </w:numPr>
      <w:ind w:hanging="360"/>
    </w:pPr>
  </w:style>
  <w:style w:type="paragraph" w:customStyle="1" w:styleId="ClauseLevel7">
    <w:name w:val="Clause Level 7"/>
    <w:basedOn w:val="ClauseLevel4"/>
    <w:uiPriority w:val="99"/>
    <w:rsid w:val="006D4C9E"/>
    <w:pPr>
      <w:numPr>
        <w:ilvl w:val="6"/>
      </w:numPr>
      <w:ind w:hanging="360"/>
    </w:pPr>
  </w:style>
  <w:style w:type="paragraph" w:customStyle="1" w:styleId="ClauseLevel8">
    <w:name w:val="Clause Level 8"/>
    <w:basedOn w:val="ClauseLevel4"/>
    <w:uiPriority w:val="99"/>
    <w:rsid w:val="006D4C9E"/>
    <w:pPr>
      <w:numPr>
        <w:ilvl w:val="7"/>
      </w:numPr>
      <w:ind w:hanging="360"/>
    </w:pPr>
  </w:style>
  <w:style w:type="paragraph" w:customStyle="1" w:styleId="ClauseLevel9">
    <w:name w:val="Clause Level 9"/>
    <w:basedOn w:val="ClauseLevel4"/>
    <w:uiPriority w:val="99"/>
    <w:rsid w:val="006D4C9E"/>
    <w:pPr>
      <w:numPr>
        <w:ilvl w:val="8"/>
      </w:numPr>
      <w:ind w:hanging="360"/>
    </w:pPr>
  </w:style>
  <w:style w:type="paragraph" w:customStyle="1" w:styleId="ASDEFCON111">
    <w:name w:val="ASDEFCON 1.1.1"/>
    <w:basedOn w:val="Heading3"/>
    <w:uiPriority w:val="99"/>
    <w:rsid w:val="00E67D64"/>
    <w:pPr>
      <w:keepNext w:val="0"/>
      <w:keepLines w:val="0"/>
      <w:widowControl w:val="0"/>
      <w:numPr>
        <w:ilvl w:val="0"/>
        <w:numId w:val="0"/>
      </w:numPr>
      <w:tabs>
        <w:tab w:val="num" w:pos="851"/>
      </w:tabs>
      <w:spacing w:before="0" w:after="60"/>
      <w:ind w:left="851" w:hanging="851"/>
    </w:pPr>
    <w:rPr>
      <w:rFonts w:ascii="Arial" w:hAnsi="Arial"/>
      <w:b w:val="0"/>
      <w:bCs w:val="0"/>
      <w:szCs w:val="20"/>
    </w:rPr>
  </w:style>
  <w:style w:type="paragraph" w:customStyle="1" w:styleId="AttachmentHeading">
    <w:name w:val="Attachment Heading"/>
    <w:basedOn w:val="Normal"/>
    <w:uiPriority w:val="99"/>
    <w:rsid w:val="00E67D64"/>
    <w:pPr>
      <w:jc w:val="center"/>
    </w:pPr>
    <w:rPr>
      <w:b/>
      <w:caps/>
      <w:szCs w:val="20"/>
    </w:rPr>
  </w:style>
  <w:style w:type="paragraph" w:customStyle="1" w:styleId="Line">
    <w:name w:val="Line"/>
    <w:uiPriority w:val="99"/>
    <w:rsid w:val="00E67D64"/>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6416">
    <w:name w:val="SC.6.416"/>
    <w:uiPriority w:val="99"/>
    <w:rsid w:val="00E67D64"/>
    <w:rPr>
      <w:color w:val="000000"/>
      <w:sz w:val="20"/>
    </w:rPr>
  </w:style>
  <w:style w:type="character" w:customStyle="1" w:styleId="SC430">
    <w:name w:val="SC430"/>
    <w:uiPriority w:val="99"/>
    <w:rsid w:val="00E67D64"/>
    <w:rPr>
      <w:color w:val="000000"/>
      <w:sz w:val="20"/>
    </w:rPr>
  </w:style>
  <w:style w:type="paragraph" w:customStyle="1" w:styleId="Style1">
    <w:name w:val="Style1"/>
    <w:basedOn w:val="Heading4"/>
    <w:uiPriority w:val="99"/>
    <w:rsid w:val="00E67D64"/>
    <w:pPr>
      <w:numPr>
        <w:ilvl w:val="0"/>
        <w:numId w:val="0"/>
      </w:numPr>
    </w:pPr>
    <w:rPr>
      <w:b w:val="0"/>
    </w:rPr>
  </w:style>
  <w:style w:type="paragraph" w:customStyle="1" w:styleId="Default">
    <w:name w:val="Default"/>
    <w:uiPriority w:val="99"/>
    <w:rsid w:val="004920E7"/>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7D6B3F"/>
    <w:pPr>
      <w:keepNext/>
      <w:keepLines/>
      <w:numPr>
        <w:ilvl w:val="1"/>
        <w:numId w:val="36"/>
      </w:numPr>
      <w:pBdr>
        <w:bottom w:val="single" w:sz="4" w:space="1" w:color="auto"/>
      </w:pBdr>
    </w:pPr>
    <w:rPr>
      <w:b/>
    </w:rPr>
  </w:style>
  <w:style w:type="paragraph" w:customStyle="1" w:styleId="ASDEFCONNormal">
    <w:name w:val="ASDEFCON Normal"/>
    <w:link w:val="ASDEFCONNormalChar"/>
    <w:rsid w:val="007D6B3F"/>
    <w:pPr>
      <w:spacing w:after="120"/>
      <w:jc w:val="both"/>
    </w:pPr>
    <w:rPr>
      <w:rFonts w:ascii="Arial" w:hAnsi="Arial"/>
      <w:color w:val="000000"/>
      <w:szCs w:val="40"/>
    </w:rPr>
  </w:style>
  <w:style w:type="character" w:customStyle="1" w:styleId="ASDEFCONNormalChar">
    <w:name w:val="ASDEFCON Normal Char"/>
    <w:link w:val="ASDEFCONNormal"/>
    <w:locked/>
    <w:rsid w:val="007D6B3F"/>
    <w:rPr>
      <w:rFonts w:ascii="Arial" w:hAnsi="Arial"/>
      <w:color w:val="000000"/>
      <w:szCs w:val="40"/>
    </w:rPr>
  </w:style>
  <w:style w:type="paragraph" w:customStyle="1" w:styleId="COTCOCLV3-ASDEFCON">
    <w:name w:val="COT/COC LV3 - ASDEFCON"/>
    <w:basedOn w:val="ASDEFCONNormal"/>
    <w:rsid w:val="007D6B3F"/>
    <w:pPr>
      <w:numPr>
        <w:ilvl w:val="2"/>
        <w:numId w:val="36"/>
      </w:numPr>
    </w:pPr>
  </w:style>
  <w:style w:type="paragraph" w:customStyle="1" w:styleId="COTCOCLV1-ASDEFCON">
    <w:name w:val="COT/COC LV1 - ASDEFCON"/>
    <w:basedOn w:val="ASDEFCONNormal"/>
    <w:next w:val="COTCOCLV2-ASDEFCON"/>
    <w:rsid w:val="007D6B3F"/>
    <w:pPr>
      <w:keepNext/>
      <w:keepLines/>
      <w:numPr>
        <w:numId w:val="36"/>
      </w:numPr>
      <w:spacing w:before="240"/>
    </w:pPr>
    <w:rPr>
      <w:b/>
      <w:caps/>
    </w:rPr>
  </w:style>
  <w:style w:type="paragraph" w:customStyle="1" w:styleId="COTCOCLV4-ASDEFCON">
    <w:name w:val="COT/COC LV4 - ASDEFCON"/>
    <w:basedOn w:val="ASDEFCONNormal"/>
    <w:rsid w:val="007D6B3F"/>
    <w:pPr>
      <w:numPr>
        <w:ilvl w:val="3"/>
        <w:numId w:val="36"/>
      </w:numPr>
    </w:pPr>
  </w:style>
  <w:style w:type="paragraph" w:customStyle="1" w:styleId="COTCOCLV5-ASDEFCON">
    <w:name w:val="COT/COC LV5 - ASDEFCON"/>
    <w:basedOn w:val="ASDEFCONNormal"/>
    <w:rsid w:val="007D6B3F"/>
    <w:pPr>
      <w:numPr>
        <w:ilvl w:val="4"/>
        <w:numId w:val="36"/>
      </w:numPr>
    </w:pPr>
  </w:style>
  <w:style w:type="paragraph" w:customStyle="1" w:styleId="COTCOCLV6-ASDEFCON">
    <w:name w:val="COT/COC LV6 - ASDEFCON"/>
    <w:basedOn w:val="ASDEFCONNormal"/>
    <w:rsid w:val="007D6B3F"/>
    <w:pPr>
      <w:keepLines/>
      <w:numPr>
        <w:ilvl w:val="5"/>
        <w:numId w:val="36"/>
      </w:numPr>
    </w:pPr>
  </w:style>
  <w:style w:type="paragraph" w:customStyle="1" w:styleId="ASDEFCONOption">
    <w:name w:val="ASDEFCON Option"/>
    <w:basedOn w:val="ASDEFCONNormal"/>
    <w:rsid w:val="007D6B3F"/>
    <w:pPr>
      <w:keepNext/>
      <w:spacing w:before="60"/>
    </w:pPr>
    <w:rPr>
      <w:b/>
      <w:i/>
      <w:szCs w:val="24"/>
    </w:rPr>
  </w:style>
  <w:style w:type="paragraph" w:customStyle="1" w:styleId="NoteToDrafters-ASDEFCON">
    <w:name w:val="Note To Drafters - ASDEFCON"/>
    <w:basedOn w:val="ASDEFCONNormal"/>
    <w:rsid w:val="007D6B3F"/>
    <w:pPr>
      <w:keepNext/>
      <w:shd w:val="clear" w:color="auto" w:fill="000000"/>
    </w:pPr>
    <w:rPr>
      <w:b/>
      <w:i/>
      <w:color w:val="FFFFFF"/>
    </w:rPr>
  </w:style>
  <w:style w:type="paragraph" w:customStyle="1" w:styleId="NoteToTenderers-ASDEFCON">
    <w:name w:val="Note To Tenderers - ASDEFCON"/>
    <w:basedOn w:val="ASDEFCONNormal"/>
    <w:rsid w:val="007D6B3F"/>
    <w:pPr>
      <w:keepNext/>
      <w:shd w:val="pct15" w:color="auto" w:fill="auto"/>
    </w:pPr>
    <w:rPr>
      <w:b/>
      <w:i/>
    </w:rPr>
  </w:style>
  <w:style w:type="paragraph" w:customStyle="1" w:styleId="ASDEFCONTitle">
    <w:name w:val="ASDEFCON Title"/>
    <w:basedOn w:val="ASDEFCONNormal"/>
    <w:rsid w:val="007D6B3F"/>
    <w:pPr>
      <w:keepLines/>
      <w:spacing w:before="240"/>
      <w:jc w:val="center"/>
    </w:pPr>
    <w:rPr>
      <w:b/>
      <w:caps/>
    </w:rPr>
  </w:style>
  <w:style w:type="paragraph" w:customStyle="1" w:styleId="ATTANNLV1-ASDEFCON">
    <w:name w:val="ATT/ANN LV1 - ASDEFCON"/>
    <w:basedOn w:val="ASDEFCONNormal"/>
    <w:next w:val="ATTANNLV2-ASDEFCON"/>
    <w:rsid w:val="007D6B3F"/>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D6B3F"/>
    <w:pPr>
      <w:numPr>
        <w:ilvl w:val="1"/>
        <w:numId w:val="37"/>
      </w:numPr>
    </w:pPr>
    <w:rPr>
      <w:szCs w:val="24"/>
    </w:rPr>
  </w:style>
  <w:style w:type="character" w:customStyle="1" w:styleId="ATTANNLV2-ASDEFCONChar">
    <w:name w:val="ATT/ANN LV2 - ASDEFCON Char"/>
    <w:link w:val="ATTANNLV2-ASDEFCON"/>
    <w:locked/>
    <w:rsid w:val="007D6B3F"/>
    <w:rPr>
      <w:rFonts w:ascii="Arial" w:hAnsi="Arial"/>
      <w:color w:val="000000"/>
      <w:szCs w:val="24"/>
    </w:rPr>
  </w:style>
  <w:style w:type="paragraph" w:customStyle="1" w:styleId="ATTANNLV3-ASDEFCON">
    <w:name w:val="ATT/ANN LV3 - ASDEFCON"/>
    <w:basedOn w:val="ASDEFCONNormal"/>
    <w:rsid w:val="007D6B3F"/>
    <w:pPr>
      <w:numPr>
        <w:ilvl w:val="2"/>
        <w:numId w:val="37"/>
      </w:numPr>
    </w:pPr>
    <w:rPr>
      <w:szCs w:val="24"/>
    </w:rPr>
  </w:style>
  <w:style w:type="paragraph" w:customStyle="1" w:styleId="ATTANNLV4-ASDEFCON">
    <w:name w:val="ATT/ANN LV4 - ASDEFCON"/>
    <w:basedOn w:val="ASDEFCONNormal"/>
    <w:rsid w:val="007D6B3F"/>
    <w:pPr>
      <w:numPr>
        <w:ilvl w:val="3"/>
        <w:numId w:val="37"/>
      </w:numPr>
    </w:pPr>
    <w:rPr>
      <w:szCs w:val="24"/>
    </w:rPr>
  </w:style>
  <w:style w:type="paragraph" w:customStyle="1" w:styleId="ASDEFCONCoverTitle">
    <w:name w:val="ASDEFCON Cover Title"/>
    <w:rsid w:val="007D6B3F"/>
    <w:pPr>
      <w:jc w:val="center"/>
    </w:pPr>
    <w:rPr>
      <w:rFonts w:ascii="Georgia" w:hAnsi="Georgia"/>
      <w:b/>
      <w:color w:val="000000"/>
      <w:sz w:val="100"/>
      <w:szCs w:val="24"/>
    </w:rPr>
  </w:style>
  <w:style w:type="paragraph" w:customStyle="1" w:styleId="ASDEFCONHeaderFooterLeft">
    <w:name w:val="ASDEFCON Header/Footer Left"/>
    <w:basedOn w:val="ASDEFCONNormal"/>
    <w:rsid w:val="007D6B3F"/>
    <w:pPr>
      <w:spacing w:after="0"/>
      <w:jc w:val="left"/>
    </w:pPr>
    <w:rPr>
      <w:sz w:val="16"/>
      <w:szCs w:val="24"/>
    </w:rPr>
  </w:style>
  <w:style w:type="paragraph" w:customStyle="1" w:styleId="ASDEFCONCoverPageIncorp">
    <w:name w:val="ASDEFCON Cover Page Incorp"/>
    <w:rsid w:val="007D6B3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D6B3F"/>
    <w:rPr>
      <w:b/>
      <w:i/>
    </w:rPr>
  </w:style>
  <w:style w:type="paragraph" w:customStyle="1" w:styleId="COTCOCLV2NONUM-ASDEFCON">
    <w:name w:val="COT/COC LV2 NONUM - ASDEFCON"/>
    <w:basedOn w:val="COTCOCLV2-ASDEFCON"/>
    <w:next w:val="COTCOCLV3-ASDEFCON"/>
    <w:rsid w:val="007D6B3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D6B3F"/>
    <w:pPr>
      <w:keepNext w:val="0"/>
      <w:numPr>
        <w:numId w:val="0"/>
      </w:numPr>
      <w:ind w:left="851"/>
    </w:pPr>
    <w:rPr>
      <w:bCs/>
      <w:szCs w:val="20"/>
    </w:rPr>
  </w:style>
  <w:style w:type="paragraph" w:customStyle="1" w:styleId="COTCOCLV3NONUM-ASDEFCON">
    <w:name w:val="COT/COC LV3 NONUM - ASDEFCON"/>
    <w:basedOn w:val="COTCOCLV3-ASDEFCON"/>
    <w:next w:val="COTCOCLV3-ASDEFCON"/>
    <w:rsid w:val="007D6B3F"/>
    <w:pPr>
      <w:numPr>
        <w:ilvl w:val="0"/>
        <w:numId w:val="0"/>
      </w:numPr>
      <w:ind w:left="851"/>
    </w:pPr>
    <w:rPr>
      <w:szCs w:val="20"/>
    </w:rPr>
  </w:style>
  <w:style w:type="paragraph" w:customStyle="1" w:styleId="COTCOCLV4NONUM-ASDEFCON">
    <w:name w:val="COT/COC LV4 NONUM - ASDEFCON"/>
    <w:basedOn w:val="COTCOCLV4-ASDEFCON"/>
    <w:next w:val="COTCOCLV4-ASDEFCON"/>
    <w:rsid w:val="007D6B3F"/>
    <w:pPr>
      <w:numPr>
        <w:ilvl w:val="0"/>
        <w:numId w:val="0"/>
      </w:numPr>
      <w:ind w:left="1418"/>
    </w:pPr>
    <w:rPr>
      <w:szCs w:val="20"/>
    </w:rPr>
  </w:style>
  <w:style w:type="paragraph" w:customStyle="1" w:styleId="COTCOCLV5NONUM-ASDEFCON">
    <w:name w:val="COT/COC LV5 NONUM - ASDEFCON"/>
    <w:basedOn w:val="COTCOCLV5-ASDEFCON"/>
    <w:next w:val="COTCOCLV5-ASDEFCON"/>
    <w:rsid w:val="007D6B3F"/>
    <w:pPr>
      <w:numPr>
        <w:ilvl w:val="0"/>
        <w:numId w:val="0"/>
      </w:numPr>
      <w:ind w:left="1985"/>
    </w:pPr>
    <w:rPr>
      <w:szCs w:val="20"/>
    </w:rPr>
  </w:style>
  <w:style w:type="paragraph" w:customStyle="1" w:styleId="COTCOCLV6NONUM-ASDEFCON">
    <w:name w:val="COT/COC LV6 NONUM - ASDEFCON"/>
    <w:basedOn w:val="COTCOCLV6-ASDEFCON"/>
    <w:next w:val="COTCOCLV6-ASDEFCON"/>
    <w:rsid w:val="007D6B3F"/>
    <w:pPr>
      <w:numPr>
        <w:ilvl w:val="0"/>
        <w:numId w:val="0"/>
      </w:numPr>
      <w:ind w:left="2552"/>
    </w:pPr>
    <w:rPr>
      <w:szCs w:val="20"/>
    </w:rPr>
  </w:style>
  <w:style w:type="paragraph" w:customStyle="1" w:styleId="ATTANNLV1NONUM-ASDEFCON">
    <w:name w:val="ATT/ANN LV1 NONUM - ASDEFCON"/>
    <w:basedOn w:val="ATTANNLV1-ASDEFCON"/>
    <w:next w:val="ATTANNLV2-ASDEFCON"/>
    <w:rsid w:val="007D6B3F"/>
    <w:pPr>
      <w:numPr>
        <w:numId w:val="0"/>
      </w:numPr>
      <w:ind w:left="851"/>
    </w:pPr>
    <w:rPr>
      <w:bCs/>
      <w:szCs w:val="20"/>
    </w:rPr>
  </w:style>
  <w:style w:type="paragraph" w:customStyle="1" w:styleId="ATTANNLV2NONUM-ASDEFCON">
    <w:name w:val="ATT/ANN LV2 NONUM - ASDEFCON"/>
    <w:basedOn w:val="ATTANNLV2-ASDEFCON"/>
    <w:next w:val="ATTANNLV2-ASDEFCON"/>
    <w:rsid w:val="007D6B3F"/>
    <w:pPr>
      <w:numPr>
        <w:ilvl w:val="0"/>
        <w:numId w:val="0"/>
      </w:numPr>
      <w:ind w:left="851"/>
    </w:pPr>
    <w:rPr>
      <w:szCs w:val="20"/>
    </w:rPr>
  </w:style>
  <w:style w:type="paragraph" w:customStyle="1" w:styleId="ATTANNLV3NONUM-ASDEFCON">
    <w:name w:val="ATT/ANN LV3 NONUM - ASDEFCON"/>
    <w:basedOn w:val="ATTANNLV3-ASDEFCON"/>
    <w:next w:val="ATTANNLV3-ASDEFCON"/>
    <w:rsid w:val="007D6B3F"/>
    <w:pPr>
      <w:numPr>
        <w:ilvl w:val="0"/>
        <w:numId w:val="0"/>
      </w:numPr>
      <w:ind w:left="1418"/>
    </w:pPr>
    <w:rPr>
      <w:szCs w:val="20"/>
    </w:rPr>
  </w:style>
  <w:style w:type="paragraph" w:customStyle="1" w:styleId="ATTANNLV4NONUM-ASDEFCON">
    <w:name w:val="ATT/ANN LV4 NONUM - ASDEFCON"/>
    <w:basedOn w:val="ATTANNLV4-ASDEFCON"/>
    <w:next w:val="ATTANNLV4-ASDEFCON"/>
    <w:rsid w:val="007D6B3F"/>
    <w:pPr>
      <w:numPr>
        <w:ilvl w:val="0"/>
        <w:numId w:val="0"/>
      </w:numPr>
      <w:ind w:left="1985"/>
    </w:pPr>
    <w:rPr>
      <w:szCs w:val="20"/>
    </w:rPr>
  </w:style>
  <w:style w:type="paragraph" w:customStyle="1" w:styleId="NoteToDraftersBullets-ASDEFCON">
    <w:name w:val="Note To Drafters Bullets - ASDEFCON"/>
    <w:basedOn w:val="NoteToDrafters-ASDEFCON"/>
    <w:rsid w:val="007D6B3F"/>
    <w:pPr>
      <w:numPr>
        <w:numId w:val="17"/>
      </w:numPr>
    </w:pPr>
    <w:rPr>
      <w:bCs/>
      <w:iCs/>
      <w:szCs w:val="20"/>
    </w:rPr>
  </w:style>
  <w:style w:type="paragraph" w:customStyle="1" w:styleId="NoteToDraftersList-ASDEFCON">
    <w:name w:val="Note To Drafters List - ASDEFCON"/>
    <w:basedOn w:val="NoteToDrafters-ASDEFCON"/>
    <w:rsid w:val="007D6B3F"/>
    <w:pPr>
      <w:numPr>
        <w:numId w:val="18"/>
      </w:numPr>
    </w:pPr>
    <w:rPr>
      <w:bCs/>
      <w:iCs/>
      <w:szCs w:val="20"/>
    </w:rPr>
  </w:style>
  <w:style w:type="paragraph" w:customStyle="1" w:styleId="NoteToTenderersBullets-ASDEFCON">
    <w:name w:val="Note To Tenderers Bullets - ASDEFCON"/>
    <w:basedOn w:val="NoteToTenderers-ASDEFCON"/>
    <w:rsid w:val="007D6B3F"/>
    <w:pPr>
      <w:numPr>
        <w:numId w:val="19"/>
      </w:numPr>
    </w:pPr>
    <w:rPr>
      <w:bCs/>
      <w:iCs/>
      <w:szCs w:val="20"/>
    </w:rPr>
  </w:style>
  <w:style w:type="paragraph" w:customStyle="1" w:styleId="NoteToTenderersList-ASDEFCON">
    <w:name w:val="Note To Tenderers List - ASDEFCON"/>
    <w:basedOn w:val="NoteToTenderers-ASDEFCON"/>
    <w:rsid w:val="007D6B3F"/>
    <w:pPr>
      <w:numPr>
        <w:numId w:val="20"/>
      </w:numPr>
    </w:pPr>
    <w:rPr>
      <w:bCs/>
      <w:iCs/>
      <w:szCs w:val="20"/>
    </w:rPr>
  </w:style>
  <w:style w:type="paragraph" w:customStyle="1" w:styleId="SOWHL1-ASDEFCON">
    <w:name w:val="SOW HL1 - ASDEFCON"/>
    <w:basedOn w:val="ASDEFCONNormal"/>
    <w:next w:val="SOWHL2-ASDEFCON"/>
    <w:qFormat/>
    <w:rsid w:val="007D6B3F"/>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D6B3F"/>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D6B3F"/>
    <w:pPr>
      <w:keepNext/>
      <w:numPr>
        <w:ilvl w:val="2"/>
        <w:numId w:val="14"/>
      </w:numPr>
    </w:pPr>
    <w:rPr>
      <w:rFonts w:eastAsia="Calibri"/>
      <w:b/>
      <w:szCs w:val="22"/>
      <w:lang w:eastAsia="en-US"/>
    </w:rPr>
  </w:style>
  <w:style w:type="paragraph" w:customStyle="1" w:styleId="SOWHL4-ASDEFCON">
    <w:name w:val="SOW HL4 - ASDEFCON"/>
    <w:basedOn w:val="ASDEFCONNormal"/>
    <w:qFormat/>
    <w:rsid w:val="007D6B3F"/>
    <w:pPr>
      <w:keepNext/>
      <w:numPr>
        <w:ilvl w:val="3"/>
        <w:numId w:val="14"/>
      </w:numPr>
    </w:pPr>
    <w:rPr>
      <w:rFonts w:eastAsia="Calibri"/>
      <w:b/>
      <w:szCs w:val="22"/>
      <w:lang w:eastAsia="en-US"/>
    </w:rPr>
  </w:style>
  <w:style w:type="paragraph" w:customStyle="1" w:styleId="SOWHL5-ASDEFCON">
    <w:name w:val="SOW HL5 - ASDEFCON"/>
    <w:basedOn w:val="ASDEFCONNormal"/>
    <w:qFormat/>
    <w:rsid w:val="007D6B3F"/>
    <w:pPr>
      <w:keepNext/>
      <w:numPr>
        <w:ilvl w:val="4"/>
        <w:numId w:val="14"/>
      </w:numPr>
    </w:pPr>
    <w:rPr>
      <w:rFonts w:eastAsia="Calibri"/>
      <w:b/>
      <w:szCs w:val="22"/>
      <w:lang w:eastAsia="en-US"/>
    </w:rPr>
  </w:style>
  <w:style w:type="paragraph" w:customStyle="1" w:styleId="SOWSubL1-ASDEFCON">
    <w:name w:val="SOW SubL1 - ASDEFCON"/>
    <w:basedOn w:val="ASDEFCONNormal"/>
    <w:qFormat/>
    <w:rsid w:val="007D6B3F"/>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7D6B3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D6B3F"/>
    <w:pPr>
      <w:numPr>
        <w:ilvl w:val="0"/>
        <w:numId w:val="0"/>
      </w:numPr>
      <w:ind w:left="1134"/>
    </w:pPr>
    <w:rPr>
      <w:rFonts w:eastAsia="Times New Roman"/>
      <w:bCs/>
      <w:szCs w:val="20"/>
    </w:rPr>
  </w:style>
  <w:style w:type="paragraph" w:customStyle="1" w:styleId="SOWTL2-ASDEFCON">
    <w:name w:val="SOW TL2 - ASDEFCON"/>
    <w:basedOn w:val="SOWHL2-ASDEFCON"/>
    <w:rsid w:val="007D6B3F"/>
    <w:pPr>
      <w:keepNext w:val="0"/>
      <w:pBdr>
        <w:bottom w:val="none" w:sz="0" w:space="0" w:color="auto"/>
      </w:pBdr>
    </w:pPr>
    <w:rPr>
      <w:b w:val="0"/>
    </w:rPr>
  </w:style>
  <w:style w:type="paragraph" w:customStyle="1" w:styleId="SOWTL3NONUM-ASDEFCON">
    <w:name w:val="SOW TL3 NONUM - ASDEFCON"/>
    <w:basedOn w:val="SOWTL3-ASDEFCON"/>
    <w:next w:val="SOWTL3-ASDEFCON"/>
    <w:rsid w:val="007D6B3F"/>
    <w:pPr>
      <w:numPr>
        <w:ilvl w:val="0"/>
        <w:numId w:val="0"/>
      </w:numPr>
      <w:ind w:left="1134"/>
    </w:pPr>
    <w:rPr>
      <w:rFonts w:eastAsia="Times New Roman"/>
      <w:bCs/>
      <w:szCs w:val="20"/>
    </w:rPr>
  </w:style>
  <w:style w:type="paragraph" w:customStyle="1" w:styleId="SOWTL3-ASDEFCON">
    <w:name w:val="SOW TL3 - ASDEFCON"/>
    <w:basedOn w:val="SOWHL3-ASDEFCON"/>
    <w:rsid w:val="007D6B3F"/>
    <w:pPr>
      <w:keepNext w:val="0"/>
    </w:pPr>
    <w:rPr>
      <w:b w:val="0"/>
    </w:rPr>
  </w:style>
  <w:style w:type="paragraph" w:customStyle="1" w:styleId="SOWTL4NONUM-ASDEFCON">
    <w:name w:val="SOW TL4 NONUM - ASDEFCON"/>
    <w:basedOn w:val="SOWTL4-ASDEFCON"/>
    <w:next w:val="SOWTL4-ASDEFCON"/>
    <w:rsid w:val="007D6B3F"/>
    <w:pPr>
      <w:numPr>
        <w:ilvl w:val="0"/>
        <w:numId w:val="0"/>
      </w:numPr>
      <w:ind w:left="1134"/>
    </w:pPr>
    <w:rPr>
      <w:rFonts w:eastAsia="Times New Roman"/>
      <w:bCs/>
      <w:szCs w:val="20"/>
    </w:rPr>
  </w:style>
  <w:style w:type="paragraph" w:customStyle="1" w:styleId="SOWTL4-ASDEFCON">
    <w:name w:val="SOW TL4 - ASDEFCON"/>
    <w:basedOn w:val="SOWHL4-ASDEFCON"/>
    <w:rsid w:val="007D6B3F"/>
    <w:pPr>
      <w:keepNext w:val="0"/>
    </w:pPr>
    <w:rPr>
      <w:b w:val="0"/>
    </w:rPr>
  </w:style>
  <w:style w:type="paragraph" w:customStyle="1" w:styleId="SOWTL5NONUM-ASDEFCON">
    <w:name w:val="SOW TL5 NONUM - ASDEFCON"/>
    <w:basedOn w:val="SOWHL5-ASDEFCON"/>
    <w:next w:val="SOWTL5-ASDEFCON"/>
    <w:rsid w:val="007D6B3F"/>
    <w:pPr>
      <w:keepNext w:val="0"/>
      <w:numPr>
        <w:ilvl w:val="0"/>
        <w:numId w:val="0"/>
      </w:numPr>
      <w:ind w:left="1134"/>
    </w:pPr>
    <w:rPr>
      <w:b w:val="0"/>
    </w:rPr>
  </w:style>
  <w:style w:type="paragraph" w:customStyle="1" w:styleId="SOWTL5-ASDEFCON">
    <w:name w:val="SOW TL5 - ASDEFCON"/>
    <w:basedOn w:val="SOWHL5-ASDEFCON"/>
    <w:rsid w:val="007D6B3F"/>
    <w:pPr>
      <w:keepNext w:val="0"/>
    </w:pPr>
    <w:rPr>
      <w:b w:val="0"/>
    </w:rPr>
  </w:style>
  <w:style w:type="paragraph" w:customStyle="1" w:styleId="SOWSubL2-ASDEFCON">
    <w:name w:val="SOW SubL2 - ASDEFCON"/>
    <w:basedOn w:val="ASDEFCONNormal"/>
    <w:qFormat/>
    <w:rsid w:val="007D6B3F"/>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7D6B3F"/>
    <w:pPr>
      <w:numPr>
        <w:numId w:val="0"/>
      </w:numPr>
      <w:ind w:left="1701"/>
    </w:pPr>
  </w:style>
  <w:style w:type="paragraph" w:customStyle="1" w:styleId="SOWSubL2NONUM-ASDEFCON">
    <w:name w:val="SOW SubL2 NONUM - ASDEFCON"/>
    <w:basedOn w:val="SOWSubL2-ASDEFCON"/>
    <w:next w:val="SOWSubL2-ASDEFCON"/>
    <w:qFormat/>
    <w:rsid w:val="007D6B3F"/>
    <w:pPr>
      <w:numPr>
        <w:ilvl w:val="0"/>
        <w:numId w:val="0"/>
      </w:numPr>
      <w:ind w:left="2268"/>
    </w:pPr>
  </w:style>
  <w:style w:type="paragraph" w:customStyle="1" w:styleId="ASDEFCONTextBlock">
    <w:name w:val="ASDEFCON TextBlock"/>
    <w:basedOn w:val="ASDEFCONNormal"/>
    <w:qFormat/>
    <w:rsid w:val="007D6B3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D6B3F"/>
    <w:pPr>
      <w:numPr>
        <w:numId w:val="2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D6B3F"/>
    <w:pPr>
      <w:keepNext/>
      <w:spacing w:before="240"/>
    </w:pPr>
    <w:rPr>
      <w:rFonts w:ascii="Arial Bold" w:hAnsi="Arial Bold"/>
      <w:b/>
      <w:bCs/>
      <w:caps/>
      <w:szCs w:val="20"/>
    </w:rPr>
  </w:style>
  <w:style w:type="paragraph" w:customStyle="1" w:styleId="Table8ptHeading-ASDEFCON">
    <w:name w:val="Table 8pt Heading - ASDEFCON"/>
    <w:basedOn w:val="ASDEFCONNormal"/>
    <w:rsid w:val="007D6B3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D6B3F"/>
    <w:pPr>
      <w:numPr>
        <w:numId w:val="3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D6B3F"/>
    <w:pPr>
      <w:numPr>
        <w:numId w:val="3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7D6B3F"/>
    <w:rPr>
      <w:rFonts w:ascii="Arial" w:eastAsia="Calibri" w:hAnsi="Arial"/>
      <w:color w:val="000000"/>
      <w:szCs w:val="22"/>
      <w:lang w:eastAsia="en-US"/>
    </w:rPr>
  </w:style>
  <w:style w:type="paragraph" w:customStyle="1" w:styleId="Table8ptSub1-ASDEFCON">
    <w:name w:val="Table 8pt Sub1 - ASDEFCON"/>
    <w:basedOn w:val="Table8ptText-ASDEFCON"/>
    <w:rsid w:val="007D6B3F"/>
    <w:pPr>
      <w:numPr>
        <w:ilvl w:val="1"/>
      </w:numPr>
    </w:pPr>
  </w:style>
  <w:style w:type="paragraph" w:customStyle="1" w:styleId="Table8ptSub2-ASDEFCON">
    <w:name w:val="Table 8pt Sub2 - ASDEFCON"/>
    <w:basedOn w:val="Table8ptText-ASDEFCON"/>
    <w:rsid w:val="007D6B3F"/>
    <w:pPr>
      <w:numPr>
        <w:ilvl w:val="2"/>
      </w:numPr>
    </w:pPr>
  </w:style>
  <w:style w:type="paragraph" w:customStyle="1" w:styleId="Table10ptHeading-ASDEFCON">
    <w:name w:val="Table 10pt Heading - ASDEFCON"/>
    <w:basedOn w:val="ASDEFCONNormal"/>
    <w:rsid w:val="007D6B3F"/>
    <w:pPr>
      <w:keepNext/>
      <w:spacing w:before="60" w:after="60"/>
      <w:jc w:val="center"/>
    </w:pPr>
    <w:rPr>
      <w:b/>
    </w:rPr>
  </w:style>
  <w:style w:type="paragraph" w:customStyle="1" w:styleId="Table8ptBP1-ASDEFCON">
    <w:name w:val="Table 8pt BP1 - ASDEFCON"/>
    <w:basedOn w:val="Table8ptText-ASDEFCON"/>
    <w:rsid w:val="007D6B3F"/>
    <w:pPr>
      <w:numPr>
        <w:numId w:val="23"/>
      </w:numPr>
    </w:pPr>
  </w:style>
  <w:style w:type="paragraph" w:customStyle="1" w:styleId="Table8ptBP2-ASDEFCON">
    <w:name w:val="Table 8pt BP2 - ASDEFCON"/>
    <w:basedOn w:val="Table8ptText-ASDEFCON"/>
    <w:rsid w:val="007D6B3F"/>
    <w:pPr>
      <w:numPr>
        <w:ilvl w:val="1"/>
        <w:numId w:val="23"/>
      </w:numPr>
      <w:tabs>
        <w:tab w:val="clear" w:pos="284"/>
      </w:tabs>
    </w:pPr>
    <w:rPr>
      <w:iCs/>
    </w:rPr>
  </w:style>
  <w:style w:type="paragraph" w:customStyle="1" w:styleId="ASDEFCONBulletsLV1">
    <w:name w:val="ASDEFCON Bullets LV1"/>
    <w:basedOn w:val="ASDEFCONNormal"/>
    <w:rsid w:val="007D6B3F"/>
    <w:pPr>
      <w:numPr>
        <w:numId w:val="25"/>
      </w:numPr>
    </w:pPr>
    <w:rPr>
      <w:rFonts w:eastAsia="Calibri"/>
      <w:szCs w:val="22"/>
      <w:lang w:eastAsia="en-US"/>
    </w:rPr>
  </w:style>
  <w:style w:type="paragraph" w:customStyle="1" w:styleId="Table10ptSub1-ASDEFCON">
    <w:name w:val="Table 10pt Sub1 - ASDEFCON"/>
    <w:basedOn w:val="Table10ptText-ASDEFCON"/>
    <w:rsid w:val="007D6B3F"/>
    <w:pPr>
      <w:numPr>
        <w:ilvl w:val="1"/>
      </w:numPr>
      <w:jc w:val="both"/>
    </w:pPr>
  </w:style>
  <w:style w:type="paragraph" w:customStyle="1" w:styleId="Table10ptSub2-ASDEFCON">
    <w:name w:val="Table 10pt Sub2 - ASDEFCON"/>
    <w:basedOn w:val="Table10ptText-ASDEFCON"/>
    <w:rsid w:val="007D6B3F"/>
    <w:pPr>
      <w:numPr>
        <w:ilvl w:val="2"/>
      </w:numPr>
      <w:jc w:val="both"/>
    </w:pPr>
  </w:style>
  <w:style w:type="paragraph" w:customStyle="1" w:styleId="ASDEFCONBulletsLV2">
    <w:name w:val="ASDEFCON Bullets LV2"/>
    <w:basedOn w:val="ASDEFCONNormal"/>
    <w:rsid w:val="007D6B3F"/>
    <w:pPr>
      <w:numPr>
        <w:numId w:val="13"/>
      </w:numPr>
    </w:pPr>
  </w:style>
  <w:style w:type="paragraph" w:customStyle="1" w:styleId="Table10ptBP1-ASDEFCON">
    <w:name w:val="Table 10pt BP1 - ASDEFCON"/>
    <w:basedOn w:val="ASDEFCONNormal"/>
    <w:rsid w:val="007D6B3F"/>
    <w:pPr>
      <w:numPr>
        <w:numId w:val="29"/>
      </w:numPr>
      <w:spacing w:before="60" w:after="60"/>
    </w:pPr>
  </w:style>
  <w:style w:type="paragraph" w:customStyle="1" w:styleId="Table10ptBP2-ASDEFCON">
    <w:name w:val="Table 10pt BP2 - ASDEFCON"/>
    <w:basedOn w:val="ASDEFCONNormal"/>
    <w:link w:val="Table10ptBP2-ASDEFCONCharChar"/>
    <w:rsid w:val="007D6B3F"/>
    <w:pPr>
      <w:numPr>
        <w:ilvl w:val="1"/>
        <w:numId w:val="29"/>
      </w:numPr>
      <w:spacing w:before="60" w:after="60"/>
    </w:pPr>
  </w:style>
  <w:style w:type="character" w:customStyle="1" w:styleId="Table10ptBP2-ASDEFCONCharChar">
    <w:name w:val="Table 10pt BP2 - ASDEFCON Char Char"/>
    <w:link w:val="Table10ptBP2-ASDEFCON"/>
    <w:locked/>
    <w:rsid w:val="007D6B3F"/>
    <w:rPr>
      <w:rFonts w:ascii="Arial" w:hAnsi="Arial"/>
      <w:color w:val="000000"/>
      <w:szCs w:val="40"/>
    </w:rPr>
  </w:style>
  <w:style w:type="paragraph" w:customStyle="1" w:styleId="GuideMarginHead-ASDEFCON">
    <w:name w:val="Guide Margin Head - ASDEFCON"/>
    <w:basedOn w:val="ASDEFCONNormal"/>
    <w:rsid w:val="007D6B3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D6B3F"/>
    <w:pPr>
      <w:ind w:left="1680"/>
    </w:pPr>
    <w:rPr>
      <w:lang w:eastAsia="en-US"/>
    </w:rPr>
  </w:style>
  <w:style w:type="paragraph" w:customStyle="1" w:styleId="GuideSublistLv1-ASDEFCON">
    <w:name w:val="Guide Sublist Lv1 - ASDEFCON"/>
    <w:basedOn w:val="ASDEFCONNormal"/>
    <w:qFormat/>
    <w:rsid w:val="007D6B3F"/>
    <w:pPr>
      <w:numPr>
        <w:numId w:val="33"/>
      </w:numPr>
    </w:pPr>
    <w:rPr>
      <w:rFonts w:eastAsia="Calibri"/>
      <w:szCs w:val="22"/>
      <w:lang w:eastAsia="en-US"/>
    </w:rPr>
  </w:style>
  <w:style w:type="paragraph" w:customStyle="1" w:styleId="GuideBullets-ASDEFCON">
    <w:name w:val="Guide Bullets - ASDEFCON"/>
    <w:basedOn w:val="ASDEFCONNormal"/>
    <w:rsid w:val="007D6B3F"/>
    <w:pPr>
      <w:numPr>
        <w:ilvl w:val="6"/>
        <w:numId w:val="24"/>
      </w:numPr>
    </w:pPr>
    <w:rPr>
      <w:rFonts w:eastAsia="Calibri"/>
      <w:szCs w:val="22"/>
      <w:lang w:eastAsia="en-US"/>
    </w:rPr>
  </w:style>
  <w:style w:type="paragraph" w:customStyle="1" w:styleId="GuideLV2Head-ASDEFCON">
    <w:name w:val="Guide LV2 Head - ASDEFCON"/>
    <w:basedOn w:val="ASDEFCONNormal"/>
    <w:next w:val="GuideText-ASDEFCON"/>
    <w:rsid w:val="007D6B3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D6B3F"/>
    <w:pPr>
      <w:keepNext/>
      <w:spacing w:before="240"/>
    </w:pPr>
    <w:rPr>
      <w:rFonts w:eastAsia="Calibri"/>
      <w:b/>
      <w:caps/>
      <w:szCs w:val="20"/>
      <w:lang w:eastAsia="en-US"/>
    </w:rPr>
  </w:style>
  <w:style w:type="paragraph" w:customStyle="1" w:styleId="ASDEFCONSublist">
    <w:name w:val="ASDEFCON Sublist"/>
    <w:basedOn w:val="ASDEFCONNormal"/>
    <w:rsid w:val="007D6B3F"/>
    <w:pPr>
      <w:numPr>
        <w:numId w:val="34"/>
      </w:numPr>
    </w:pPr>
    <w:rPr>
      <w:iCs/>
    </w:rPr>
  </w:style>
  <w:style w:type="paragraph" w:customStyle="1" w:styleId="ASDEFCONRecitals">
    <w:name w:val="ASDEFCON Recitals"/>
    <w:basedOn w:val="ASDEFCONNormal"/>
    <w:link w:val="ASDEFCONRecitalsCharChar"/>
    <w:rsid w:val="007D6B3F"/>
    <w:pPr>
      <w:numPr>
        <w:numId w:val="26"/>
      </w:numPr>
    </w:pPr>
  </w:style>
  <w:style w:type="character" w:customStyle="1" w:styleId="ASDEFCONRecitalsCharChar">
    <w:name w:val="ASDEFCON Recitals Char Char"/>
    <w:link w:val="ASDEFCONRecitals"/>
    <w:locked/>
    <w:rsid w:val="007D6B3F"/>
    <w:rPr>
      <w:rFonts w:ascii="Arial" w:hAnsi="Arial"/>
      <w:color w:val="000000"/>
      <w:szCs w:val="40"/>
    </w:rPr>
  </w:style>
  <w:style w:type="paragraph" w:customStyle="1" w:styleId="NoteList-ASDEFCON">
    <w:name w:val="Note List - ASDEFCON"/>
    <w:basedOn w:val="ASDEFCONNormal"/>
    <w:rsid w:val="007D6B3F"/>
    <w:pPr>
      <w:numPr>
        <w:numId w:val="27"/>
      </w:numPr>
    </w:pPr>
    <w:rPr>
      <w:b/>
      <w:bCs/>
      <w:i/>
    </w:rPr>
  </w:style>
  <w:style w:type="paragraph" w:customStyle="1" w:styleId="NoteBullets-ASDEFCON">
    <w:name w:val="Note Bullets - ASDEFCON"/>
    <w:basedOn w:val="ASDEFCONNormal"/>
    <w:rsid w:val="007D6B3F"/>
    <w:pPr>
      <w:numPr>
        <w:numId w:val="28"/>
      </w:numPr>
    </w:pPr>
    <w:rPr>
      <w:b/>
      <w:i/>
    </w:rPr>
  </w:style>
  <w:style w:type="paragraph" w:customStyle="1" w:styleId="ASDEFCONOperativePartListLV1">
    <w:name w:val="ASDEFCON Operative Part List LV1"/>
    <w:basedOn w:val="ASDEFCONNormal"/>
    <w:rsid w:val="007D6B3F"/>
    <w:pPr>
      <w:numPr>
        <w:numId w:val="30"/>
      </w:numPr>
    </w:pPr>
    <w:rPr>
      <w:iCs/>
    </w:rPr>
  </w:style>
  <w:style w:type="paragraph" w:customStyle="1" w:styleId="ASDEFCONOperativePartListLV2">
    <w:name w:val="ASDEFCON Operative Part List LV2"/>
    <w:basedOn w:val="ASDEFCONOperativePartListLV1"/>
    <w:rsid w:val="007D6B3F"/>
    <w:pPr>
      <w:numPr>
        <w:ilvl w:val="1"/>
      </w:numPr>
    </w:pPr>
  </w:style>
  <w:style w:type="paragraph" w:customStyle="1" w:styleId="ASDEFCONOptionSpace">
    <w:name w:val="ASDEFCON Option Space"/>
    <w:basedOn w:val="ASDEFCONNormal"/>
    <w:rsid w:val="007D6B3F"/>
    <w:pPr>
      <w:spacing w:after="0"/>
    </w:pPr>
    <w:rPr>
      <w:bCs/>
      <w:color w:val="FFFFFF"/>
      <w:sz w:val="8"/>
    </w:rPr>
  </w:style>
  <w:style w:type="paragraph" w:customStyle="1" w:styleId="ATTANNReferencetoCOC">
    <w:name w:val="ATT/ANN Reference to COC"/>
    <w:basedOn w:val="ASDEFCONNormal"/>
    <w:rsid w:val="007D6B3F"/>
    <w:pPr>
      <w:keepNext/>
      <w:jc w:val="right"/>
    </w:pPr>
    <w:rPr>
      <w:i/>
      <w:iCs/>
      <w:szCs w:val="20"/>
    </w:rPr>
  </w:style>
  <w:style w:type="paragraph" w:customStyle="1" w:styleId="ASDEFCONHeaderFooterCenter">
    <w:name w:val="ASDEFCON Header/Footer Center"/>
    <w:basedOn w:val="ASDEFCONHeaderFooterLeft"/>
    <w:rsid w:val="007D6B3F"/>
    <w:pPr>
      <w:jc w:val="center"/>
    </w:pPr>
    <w:rPr>
      <w:szCs w:val="20"/>
    </w:rPr>
  </w:style>
  <w:style w:type="paragraph" w:customStyle="1" w:styleId="ASDEFCONHeaderFooterRight">
    <w:name w:val="ASDEFCON Header/Footer Right"/>
    <w:basedOn w:val="ASDEFCONHeaderFooterLeft"/>
    <w:rsid w:val="007D6B3F"/>
    <w:pPr>
      <w:jc w:val="right"/>
    </w:pPr>
    <w:rPr>
      <w:szCs w:val="20"/>
    </w:rPr>
  </w:style>
  <w:style w:type="paragraph" w:customStyle="1" w:styleId="ASDEFCONHeaderFooterClassification">
    <w:name w:val="ASDEFCON Header/Footer Classification"/>
    <w:basedOn w:val="ASDEFCONHeaderFooterLeft"/>
    <w:rsid w:val="007D6B3F"/>
    <w:pPr>
      <w:jc w:val="center"/>
    </w:pPr>
    <w:rPr>
      <w:rFonts w:ascii="Arial Bold" w:hAnsi="Arial Bold"/>
      <w:b/>
      <w:bCs/>
      <w:caps/>
      <w:sz w:val="20"/>
    </w:rPr>
  </w:style>
  <w:style w:type="paragraph" w:customStyle="1" w:styleId="GuideLV3Head-ASDEFCON">
    <w:name w:val="Guide LV3 Head - ASDEFCON"/>
    <w:basedOn w:val="ASDEFCONNormal"/>
    <w:rsid w:val="007D6B3F"/>
    <w:pPr>
      <w:keepNext/>
    </w:pPr>
    <w:rPr>
      <w:rFonts w:eastAsia="Calibri"/>
      <w:b/>
      <w:szCs w:val="22"/>
      <w:lang w:eastAsia="en-US"/>
    </w:rPr>
  </w:style>
  <w:style w:type="paragraph" w:customStyle="1" w:styleId="GuideSublistLv2-ASDEFCON">
    <w:name w:val="Guide Sublist Lv2 - ASDEFCON"/>
    <w:basedOn w:val="ASDEFCONNormal"/>
    <w:rsid w:val="007D6B3F"/>
    <w:pPr>
      <w:numPr>
        <w:ilvl w:val="1"/>
        <w:numId w:val="33"/>
      </w:numPr>
    </w:pPr>
  </w:style>
  <w:style w:type="numbering" w:styleId="ArticleSection">
    <w:name w:val="Outline List 3"/>
    <w:basedOn w:val="NoList"/>
    <w:uiPriority w:val="99"/>
    <w:semiHidden/>
    <w:unhideWhenUsed/>
    <w:locked/>
    <w:rsid w:val="00A91162"/>
    <w:pPr>
      <w:numPr>
        <w:numId w:val="9"/>
      </w:numPr>
    </w:pPr>
  </w:style>
  <w:style w:type="numbering" w:styleId="111111">
    <w:name w:val="Outline List 2"/>
    <w:basedOn w:val="NoList"/>
    <w:uiPriority w:val="99"/>
    <w:semiHidden/>
    <w:unhideWhenUsed/>
    <w:locked/>
    <w:rsid w:val="00A91162"/>
    <w:pPr>
      <w:numPr>
        <w:numId w:val="7"/>
      </w:numPr>
    </w:pPr>
  </w:style>
  <w:style w:type="numbering" w:customStyle="1" w:styleId="AnnexDH1">
    <w:name w:val="AnnexDH1"/>
    <w:rsid w:val="00A91162"/>
    <w:pPr>
      <w:numPr>
        <w:numId w:val="11"/>
      </w:numPr>
    </w:pPr>
  </w:style>
  <w:style w:type="numbering" w:customStyle="1" w:styleId="AnnexDH2">
    <w:name w:val="AnnexDH2"/>
    <w:rsid w:val="00A91162"/>
    <w:pPr>
      <w:numPr>
        <w:numId w:val="10"/>
      </w:numPr>
    </w:pPr>
  </w:style>
  <w:style w:type="numbering" w:styleId="1ai">
    <w:name w:val="Outline List 1"/>
    <w:basedOn w:val="NoList"/>
    <w:uiPriority w:val="99"/>
    <w:semiHidden/>
    <w:unhideWhenUsed/>
    <w:locked/>
    <w:rsid w:val="00A91162"/>
    <w:pPr>
      <w:numPr>
        <w:numId w:val="8"/>
      </w:numPr>
    </w:pPr>
  </w:style>
  <w:style w:type="paragraph" w:customStyle="1" w:styleId="ASDEFCONList">
    <w:name w:val="ASDEFCON List"/>
    <w:basedOn w:val="ASDEFCONNormal"/>
    <w:qFormat/>
    <w:rsid w:val="007D6B3F"/>
    <w:pPr>
      <w:numPr>
        <w:numId w:val="35"/>
      </w:numPr>
    </w:pPr>
  </w:style>
  <w:style w:type="paragraph" w:customStyle="1" w:styleId="HandbookLevel2Header">
    <w:name w:val="Handbook Level 2 Header"/>
    <w:basedOn w:val="Heading2"/>
    <w:autoRedefine/>
    <w:qFormat/>
    <w:rsid w:val="003A46A8"/>
    <w:pPr>
      <w:pBdr>
        <w:top w:val="single" w:sz="4" w:space="1" w:color="E86D1F"/>
      </w:pBdr>
      <w:spacing w:after="240"/>
    </w:pPr>
    <w:rPr>
      <w:rFonts w:ascii="Arial Bold" w:hAnsi="Arial Bold"/>
      <w:color w:val="E86D1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 A U S _ O N P R E M ! 3 0 4 6 2 7 0 9 2 . 1 < / d o c u m e n t i d >  
     < s e n d e r i d > M H O D G E < / s e n d e r i d >  
     < s e n d e r e m a i l > M A D E L E I N E . H O D G E @ A S H U R S T . C O M < / s e n d e r e m a i l >  
     < l a s t m o d i f i e d > 2 0 2 3 - 0 6 - 2 8 T 1 0 : 3 0 : 0 0 . 0 0 0 0 0 0 0 + 1 0 : 0 0 < / l a s t m o d i f i e d >  
     < d a t a b a s e > A U S _ O N P R E M < / d a t a b a s e >  
 < / p r o p e r t i e s > 
</file>

<file path=customXml/itemProps1.xml><?xml version="1.0" encoding="utf-8"?>
<ds:datastoreItem xmlns:ds="http://schemas.openxmlformats.org/officeDocument/2006/customXml" ds:itemID="{7A2C714B-0FE6-4C10-9C59-1491030CD0B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ASDEFCON Styles.dot</Template>
  <TotalTime>4</TotalTime>
  <Pages>7</Pages>
  <Words>3153</Words>
  <Characters>17973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Note to drafters:  This clause bank contains additional clauses for use in Attachment O (GFF Licence) and other provisions of the Contract</vt:lpstr>
    </vt:vector>
  </TitlesOfParts>
  <Manager/>
  <Company>Department of Defence</Company>
  <LinksUpToDate>false</LinksUpToDate>
  <CharactersWithSpaces>21084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drafters:  This clause bank contains additional clauses for use in Attachment O (GFF Licence) and other provisions of the Contract</dc:title>
  <dc:subject/>
  <dc:creator/>
  <cp:keywords/>
  <dc:description/>
  <cp:lastModifiedBy>ACI-AP</cp:lastModifiedBy>
  <cp:revision>43</cp:revision>
  <cp:lastPrinted>2018-08-10T03:19:00Z</cp:lastPrinted>
  <dcterms:created xsi:type="dcterms:W3CDTF">2016-11-11T04:02:00Z</dcterms:created>
  <dcterms:modified xsi:type="dcterms:W3CDTF">2026-06-11T06:17:00Z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BM103388239</vt:lpwstr>
  </property>
  <property fmtid="{D5CDD505-2E9C-101B-9397-08002B2CF9AE}" pid="3" name="Objective-Title">
    <vt:lpwstr>024_ASDEFCON_CSER_V1_1_COC_ATTK_GFFLicence - Additional Clause Bank</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0" name="Objective-Parent">
    <vt:lpwstr>04 Attachments to the Conditions of Contract</vt:lpwstr>
  </property>
  <property fmtid="{D5CDD505-2E9C-101B-9397-08002B2CF9AE}" pid="11" name="Objective-State">
    <vt:lpwstr>Being Edited</vt:lpwstr>
  </property>
  <property fmtid="{D5CDD505-2E9C-101B-9397-08002B2CF9AE}" pid="12" name="Objective-Version">
    <vt:lpwstr>1.1</vt:lpwstr>
  </property>
  <property fmtid="{D5CDD505-2E9C-101B-9397-08002B2CF9AE}" pid="13" name="Objective-VersionNumber">
    <vt:i4>2</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V1.2</vt:lpwstr>
  </property>
  <property fmtid="{D5CDD505-2E9C-101B-9397-08002B2CF9AE}" pid="21" name="Header_Left">
    <vt:lpwstr>ASDEFCON (Complex Services)</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2026-04-08T01:59:28Z</vt:filetime>
  </property>
  <property fmtid="{D5CDD505-2E9C-101B-9397-08002B2CF9AE}" pid="25" name="Objective-ModificationStamp">
    <vt:filetime>2026-06-11T06:15:24Z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